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ABBF3" w14:textId="7CBADB1F" w:rsidR="004D666D" w:rsidRPr="009A79DF" w:rsidRDefault="004D666D" w:rsidP="004D666D">
      <w:pPr>
        <w:spacing w:after="0"/>
        <w:ind w:left="1988" w:hanging="1988"/>
        <w:rPr>
          <w:rFonts w:ascii="Arial" w:hAnsi="Arial" w:cs="Arial"/>
          <w:b/>
          <w:sz w:val="24"/>
          <w:lang w:val="en-US"/>
        </w:rPr>
      </w:pPr>
      <w:r w:rsidRPr="00DC080E">
        <w:rPr>
          <w:rFonts w:ascii="Arial" w:hAnsi="Arial" w:cs="Arial"/>
          <w:b/>
          <w:sz w:val="24"/>
          <w:lang w:val="en-US"/>
        </w:rPr>
        <w:t>3GPP TSG RAN WG1 Meeting #9</w:t>
      </w:r>
      <w:r w:rsidR="007F656C">
        <w:rPr>
          <w:rFonts w:ascii="Arial" w:hAnsi="Arial" w:cs="Arial"/>
          <w:b/>
          <w:sz w:val="24"/>
          <w:lang w:val="en-US"/>
        </w:rPr>
        <w:t>4</w:t>
      </w:r>
      <w:r w:rsidR="00101FC5">
        <w:rPr>
          <w:rFonts w:ascii="Arial" w:hAnsi="Arial" w:cs="Arial"/>
          <w:b/>
          <w:sz w:val="24"/>
          <w:lang w:val="en-US"/>
        </w:rPr>
        <w:t>bis</w:t>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006E507A" w:rsidRPr="006E507A">
        <w:rPr>
          <w:rFonts w:ascii="Arial" w:hAnsi="Arial" w:cs="Arial"/>
          <w:b/>
          <w:sz w:val="24"/>
          <w:lang w:val="en-US"/>
        </w:rPr>
        <w:t>R1-1810801</w:t>
      </w:r>
    </w:p>
    <w:p w14:paraId="0709209D" w14:textId="77777777" w:rsidR="007F656C" w:rsidRDefault="00C37477" w:rsidP="004D666D">
      <w:pPr>
        <w:spacing w:after="0"/>
        <w:ind w:left="1988" w:hanging="1988"/>
        <w:rPr>
          <w:rFonts w:ascii="Arial" w:hAnsi="Arial" w:cs="Arial"/>
          <w:b/>
          <w:sz w:val="24"/>
          <w:lang w:val="en-US"/>
        </w:rPr>
      </w:pPr>
      <w:r w:rsidRPr="00C37477">
        <w:rPr>
          <w:rFonts w:ascii="Arial" w:hAnsi="Arial" w:cs="Arial"/>
          <w:b/>
          <w:sz w:val="24"/>
          <w:lang w:val="en-US"/>
        </w:rPr>
        <w:t>Chengdu, China, October 8th – 12th, 2018</w:t>
      </w:r>
    </w:p>
    <w:p w14:paraId="0434D785" w14:textId="77777777" w:rsidR="00C37477" w:rsidRDefault="00C37477" w:rsidP="004D666D">
      <w:pPr>
        <w:spacing w:after="0"/>
        <w:ind w:left="1988" w:hanging="1988"/>
        <w:rPr>
          <w:rFonts w:ascii="Arial" w:hAnsi="Arial" w:cs="Arial"/>
          <w:b/>
          <w:sz w:val="24"/>
          <w:lang w:val="en-US"/>
        </w:rPr>
      </w:pPr>
    </w:p>
    <w:p w14:paraId="7A3CAA6E"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0463491B" w14:textId="77777777"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B4422D" w:rsidRPr="00B4422D">
        <w:rPr>
          <w:rFonts w:ascii="Arial" w:hAnsi="Arial" w:cs="Arial"/>
          <w:b/>
          <w:sz w:val="24"/>
          <w:lang w:val="en-US"/>
        </w:rPr>
        <w:t xml:space="preserve">Techniques </w:t>
      </w:r>
      <w:r w:rsidR="00334021" w:rsidRPr="00334021">
        <w:rPr>
          <w:rFonts w:ascii="Arial" w:hAnsi="Arial" w:cs="Arial"/>
          <w:b/>
          <w:sz w:val="24"/>
          <w:lang w:val="en-US"/>
        </w:rPr>
        <w:t xml:space="preserve">for NR </w:t>
      </w:r>
      <w:r w:rsidR="00334021">
        <w:rPr>
          <w:rFonts w:ascii="Arial" w:hAnsi="Arial" w:cs="Arial"/>
          <w:b/>
          <w:sz w:val="24"/>
          <w:lang w:val="en-US"/>
        </w:rPr>
        <w:t>P</w:t>
      </w:r>
      <w:r w:rsidR="00334021" w:rsidRPr="00334021">
        <w:rPr>
          <w:rFonts w:ascii="Arial" w:hAnsi="Arial" w:cs="Arial"/>
          <w:b/>
          <w:sz w:val="24"/>
          <w:lang w:val="en-US"/>
        </w:rPr>
        <w:t>ositioning</w:t>
      </w:r>
    </w:p>
    <w:p w14:paraId="6FF8501F" w14:textId="4D877D3C"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334021">
        <w:rPr>
          <w:rFonts w:ascii="Arial" w:hAnsi="Arial" w:cs="Arial"/>
          <w:b/>
          <w:sz w:val="24"/>
          <w:lang w:val="en-US"/>
        </w:rPr>
        <w:t>7</w:t>
      </w:r>
      <w:r w:rsidR="005A7F85">
        <w:rPr>
          <w:rFonts w:ascii="Arial" w:hAnsi="Arial" w:cs="Arial"/>
          <w:b/>
          <w:sz w:val="24"/>
          <w:lang w:val="en-US"/>
        </w:rPr>
        <w:t>.2</w:t>
      </w:r>
      <w:r w:rsidR="00103994" w:rsidRPr="00334021">
        <w:rPr>
          <w:rFonts w:ascii="Arial" w:hAnsi="Arial" w:cs="Arial"/>
          <w:b/>
          <w:sz w:val="24"/>
          <w:lang w:val="en-US"/>
        </w:rPr>
        <w:t>.</w:t>
      </w:r>
      <w:r w:rsidR="00334021" w:rsidRPr="00334021">
        <w:rPr>
          <w:rFonts w:ascii="Arial" w:hAnsi="Arial" w:cs="Arial"/>
          <w:b/>
          <w:sz w:val="24"/>
          <w:lang w:val="en-US"/>
        </w:rPr>
        <w:t>10.</w:t>
      </w:r>
      <w:r w:rsidR="00B4422D">
        <w:rPr>
          <w:rFonts w:ascii="Arial" w:hAnsi="Arial" w:cs="Arial"/>
          <w:b/>
          <w:sz w:val="24"/>
          <w:lang w:val="en-US"/>
        </w:rPr>
        <w:t>3</w:t>
      </w:r>
    </w:p>
    <w:p w14:paraId="2426A1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38A41910" w14:textId="77777777" w:rsidR="00702009" w:rsidRDefault="00E71EC1" w:rsidP="00702009">
      <w:pPr>
        <w:pStyle w:val="3GPPH1"/>
        <w:tabs>
          <w:tab w:val="clear" w:pos="425"/>
          <w:tab w:val="num" w:pos="426"/>
        </w:tabs>
      </w:pPr>
      <w:r>
        <w:t>Introduction</w:t>
      </w:r>
    </w:p>
    <w:p w14:paraId="0A6259C0" w14:textId="7B2AB142" w:rsidR="00BD2BC8" w:rsidRPr="00477051" w:rsidRDefault="00BD2BC8" w:rsidP="00477051">
      <w:pPr>
        <w:pStyle w:val="3GPPText"/>
      </w:pPr>
      <w:r w:rsidRPr="00477051">
        <w:t xml:space="preserve">At the RAN#80 WG meeting, the study item on NR Positioning was approved </w:t>
      </w:r>
      <w:r w:rsidRPr="00477051">
        <w:fldChar w:fldCharType="begin"/>
      </w:r>
      <w:r w:rsidRPr="00477051">
        <w:instrText xml:space="preserve"> REF _Ref524868549 \n \h </w:instrText>
      </w:r>
      <w:r w:rsidR="00477051">
        <w:instrText xml:space="preserve"> \* MERGEFORMAT </w:instrText>
      </w:r>
      <w:r w:rsidRPr="00477051">
        <w:fldChar w:fldCharType="separate"/>
      </w:r>
      <w:r w:rsidR="00E92AA9">
        <w:t>[1]</w:t>
      </w:r>
      <w:r w:rsidRPr="00477051">
        <w:fldChar w:fldCharType="end"/>
      </w:r>
      <w:r w:rsidRPr="00477051">
        <w:t xml:space="preserve"> and slightly revised at RAN#81 </w:t>
      </w:r>
      <w:r w:rsidRPr="00477051">
        <w:fldChar w:fldCharType="begin"/>
      </w:r>
      <w:r w:rsidRPr="00477051">
        <w:instrText xml:space="preserve"> REF _Ref524868652 \n \h </w:instrText>
      </w:r>
      <w:r w:rsidR="00477051">
        <w:instrText xml:space="preserve"> \* MERGEFORMAT </w:instrText>
      </w:r>
      <w:r w:rsidRPr="00477051">
        <w:fldChar w:fldCharType="separate"/>
      </w:r>
      <w:r w:rsidR="00E92AA9">
        <w:t>[2]</w:t>
      </w:r>
      <w:r w:rsidRPr="00477051">
        <w:fldChar w:fldCharType="end"/>
      </w:r>
      <w:r w:rsidRPr="00477051">
        <w:t xml:space="preserve">. One of the study item </w:t>
      </w:r>
      <w:r w:rsidR="006479B2">
        <w:t xml:space="preserve">objectives </w:t>
      </w:r>
      <w:r w:rsidRPr="00477051">
        <w:t>is to</w:t>
      </w:r>
      <w:r w:rsidR="00B4422D">
        <w:t xml:space="preserve"> </w:t>
      </w:r>
      <w:r w:rsidR="007373F1">
        <w:t xml:space="preserve">evaluate potential solutions </w:t>
      </w:r>
      <w:r w:rsidR="006479B2">
        <w:t xml:space="preserve">for </w:t>
      </w:r>
      <w:r w:rsidR="006479B2" w:rsidRPr="00477051">
        <w:t xml:space="preserve">NR Positioning </w:t>
      </w:r>
      <w:r w:rsidR="004E1DB0">
        <w:rPr>
          <w:highlight w:val="yellow"/>
        </w:rPr>
        <w:fldChar w:fldCharType="begin"/>
      </w:r>
      <w:r w:rsidR="004E1DB0">
        <w:instrText xml:space="preserve"> REF _Ref524868652 \r \h </w:instrText>
      </w:r>
      <w:r w:rsidR="004E1DB0">
        <w:rPr>
          <w:highlight w:val="yellow"/>
        </w:rPr>
      </w:r>
      <w:r w:rsidR="004E1DB0">
        <w:rPr>
          <w:highlight w:val="yellow"/>
        </w:rPr>
        <w:fldChar w:fldCharType="separate"/>
      </w:r>
      <w:r w:rsidR="00E92AA9">
        <w:t>[2]</w:t>
      </w:r>
      <w:r w:rsidR="004E1DB0">
        <w:rPr>
          <w:highlight w:val="yellow"/>
        </w:rPr>
        <w:fldChar w:fldCharType="end"/>
      </w:r>
      <w:r w:rsidRPr="00477051">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67790" w:rsidRPr="00BD4D2D" w14:paraId="4A812723" w14:textId="77777777" w:rsidTr="00BD2BC8">
        <w:tc>
          <w:tcPr>
            <w:tcW w:w="9854" w:type="dxa"/>
            <w:shd w:val="clear" w:color="auto" w:fill="auto"/>
          </w:tcPr>
          <w:p w14:paraId="7A19D38B" w14:textId="77777777" w:rsidR="00334021" w:rsidRPr="00334021" w:rsidRDefault="00334021" w:rsidP="00334021">
            <w:pPr>
              <w:pStyle w:val="3GPPAgreements"/>
              <w:numPr>
                <w:ilvl w:val="0"/>
                <w:numId w:val="0"/>
              </w:numPr>
              <w:spacing w:before="0" w:after="120"/>
              <w:ind w:left="284" w:hanging="284"/>
              <w:rPr>
                <w:b/>
                <w:szCs w:val="22"/>
                <w:u w:val="single"/>
              </w:rPr>
            </w:pPr>
            <w:r w:rsidRPr="00334021">
              <w:rPr>
                <w:b/>
                <w:szCs w:val="22"/>
                <w:u w:val="single"/>
              </w:rPr>
              <w:t>Objective:</w:t>
            </w:r>
          </w:p>
          <w:p w14:paraId="4BD56F8F" w14:textId="77777777" w:rsidR="007373F1" w:rsidRPr="009F5891" w:rsidRDefault="007373F1" w:rsidP="007373F1">
            <w:pPr>
              <w:pStyle w:val="3GPPAgreements"/>
            </w:pPr>
            <w:r w:rsidRPr="009F5891">
              <w:t>Study and evaluate potential solutions of positioning technologies based on the above identified requirements, evaluation scenarios/methodologies [RAN1]</w:t>
            </w:r>
          </w:p>
          <w:p w14:paraId="5625A8B9" w14:textId="77777777" w:rsidR="007373F1" w:rsidRPr="009F5891" w:rsidRDefault="007373F1" w:rsidP="00323D36">
            <w:pPr>
              <w:numPr>
                <w:ilvl w:val="1"/>
                <w:numId w:val="9"/>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The solutions should include at least </w:t>
            </w:r>
            <w:r>
              <w:rPr>
                <w:lang w:val="en-US" w:eastAsia="ko-KR"/>
              </w:rPr>
              <w:t xml:space="preserve">NR-based RAT dependent positioning </w:t>
            </w:r>
            <w:r w:rsidRPr="009F5891">
              <w:rPr>
                <w:lang w:val="en-US" w:eastAsia="ko-KR"/>
              </w:rPr>
              <w:t>to operate in both FR1 and FR2 whereas other positioning technologies are not precluded.</w:t>
            </w:r>
          </w:p>
          <w:p w14:paraId="7DC6B0FF" w14:textId="77777777" w:rsidR="00C805FA" w:rsidRPr="00BD4D2D" w:rsidRDefault="007373F1" w:rsidP="00323D36">
            <w:pPr>
              <w:numPr>
                <w:ilvl w:val="1"/>
                <w:numId w:val="9"/>
              </w:numPr>
              <w:overflowPunct/>
              <w:autoSpaceDE/>
              <w:adjustRightInd/>
              <w:spacing w:before="120" w:after="0" w:line="280" w:lineRule="atLeast"/>
              <w:contextualSpacing/>
              <w:jc w:val="both"/>
              <w:textAlignment w:val="auto"/>
            </w:pPr>
            <w:r w:rsidRPr="009F5891">
              <w:rPr>
                <w:lang w:val="en-US" w:eastAsia="ko-KR"/>
              </w:rPr>
              <w:t>Minimum bandwidth target (e.g. 5MHz) of NR with scalability is supported towards general extension for any applications.</w:t>
            </w:r>
          </w:p>
        </w:tc>
      </w:tr>
    </w:tbl>
    <w:p w14:paraId="57C75755" w14:textId="461711BC" w:rsidR="00E71EC1" w:rsidRPr="00477051" w:rsidRDefault="00E71EC1" w:rsidP="00477051">
      <w:pPr>
        <w:pStyle w:val="3GPPText"/>
      </w:pPr>
      <w:r w:rsidRPr="00477051">
        <w:t xml:space="preserve">In this contribution, we </w:t>
      </w:r>
      <w:r w:rsidR="00334021" w:rsidRPr="00477051">
        <w:t xml:space="preserve">discuss </w:t>
      </w:r>
      <w:r w:rsidR="007373F1">
        <w:t>potential RAT-dependent NR positioning</w:t>
      </w:r>
      <w:r w:rsidR="006479B2">
        <w:t xml:space="preserve"> solutions</w:t>
      </w:r>
      <w:r w:rsidR="008B1217" w:rsidRPr="00477051">
        <w:t xml:space="preserve">, </w:t>
      </w:r>
      <w:r w:rsidR="00334021" w:rsidRPr="00477051">
        <w:t xml:space="preserve">while our views on other aspects are provided in </w:t>
      </w:r>
      <w:r w:rsidRPr="00477051">
        <w:t xml:space="preserve">companion contributions </w:t>
      </w:r>
      <w:r w:rsidR="00674615">
        <w:fldChar w:fldCharType="begin"/>
      </w:r>
      <w:r w:rsidR="00674615">
        <w:instrText xml:space="preserve"> REF _Ref525852541 \n \h </w:instrText>
      </w:r>
      <w:r w:rsidR="00674615">
        <w:fldChar w:fldCharType="separate"/>
      </w:r>
      <w:r w:rsidR="00674615">
        <w:t>[6]</w:t>
      </w:r>
      <w:r w:rsidR="00674615">
        <w:fldChar w:fldCharType="end"/>
      </w:r>
      <w:r w:rsidR="00674615">
        <w:t>-</w:t>
      </w:r>
      <w:r w:rsidR="00674615">
        <w:fldChar w:fldCharType="begin"/>
      </w:r>
      <w:r w:rsidR="00674615">
        <w:instrText xml:space="preserve"> REF _Ref525852544 \n \h </w:instrText>
      </w:r>
      <w:r w:rsidR="00674615">
        <w:fldChar w:fldCharType="separate"/>
      </w:r>
      <w:r w:rsidR="00674615">
        <w:t>[8]</w:t>
      </w:r>
      <w:r w:rsidR="00674615">
        <w:fldChar w:fldCharType="end"/>
      </w:r>
      <w:r w:rsidRPr="00477051">
        <w:t>.</w:t>
      </w:r>
    </w:p>
    <w:p w14:paraId="156E4E1E" w14:textId="77777777" w:rsidR="007373F1" w:rsidRDefault="007373F1" w:rsidP="0017661D">
      <w:pPr>
        <w:pStyle w:val="3GPPH1"/>
        <w:tabs>
          <w:tab w:val="clear" w:pos="425"/>
          <w:tab w:val="num" w:pos="426"/>
        </w:tabs>
      </w:pPr>
      <w:r>
        <w:t>NR Positioning Requirements</w:t>
      </w:r>
    </w:p>
    <w:p w14:paraId="43B7A080" w14:textId="1A52FAB7" w:rsidR="007373F1" w:rsidRDefault="00786E45" w:rsidP="0093223B">
      <w:pPr>
        <w:pStyle w:val="3GPPText"/>
        <w:rPr>
          <w:lang w:val="en-GB"/>
        </w:rPr>
      </w:pPr>
      <w:r>
        <w:rPr>
          <w:lang w:val="en-GB"/>
        </w:rPr>
        <w:t xml:space="preserve">As we discussed in our companion contribution </w:t>
      </w:r>
      <w:r w:rsidR="00674615">
        <w:rPr>
          <w:lang w:val="en-GB"/>
        </w:rPr>
        <w:fldChar w:fldCharType="begin"/>
      </w:r>
      <w:r w:rsidR="00674615">
        <w:rPr>
          <w:lang w:val="en-GB"/>
        </w:rPr>
        <w:instrText xml:space="preserve"> REF _Ref525852541 \n \h </w:instrText>
      </w:r>
      <w:r w:rsidR="00674615">
        <w:rPr>
          <w:lang w:val="en-GB"/>
        </w:rPr>
      </w:r>
      <w:r w:rsidR="00674615">
        <w:rPr>
          <w:lang w:val="en-GB"/>
        </w:rPr>
        <w:fldChar w:fldCharType="separate"/>
      </w:r>
      <w:r w:rsidR="00674615">
        <w:rPr>
          <w:lang w:val="en-GB"/>
        </w:rPr>
        <w:t>[6]</w:t>
      </w:r>
      <w:r w:rsidR="00674615">
        <w:rPr>
          <w:lang w:val="en-GB"/>
        </w:rPr>
        <w:fldChar w:fldCharType="end"/>
      </w:r>
      <w:r>
        <w:rPr>
          <w:lang w:val="en-GB"/>
        </w:rPr>
        <w:t>, the NR technology faces diverse requirements in terms of user positioning</w:t>
      </w:r>
      <w:r w:rsidR="00591216">
        <w:rPr>
          <w:lang w:val="en-GB"/>
        </w:rPr>
        <w:t xml:space="preserve"> (please refer</w:t>
      </w:r>
      <w:r w:rsidR="001A3786">
        <w:rPr>
          <w:lang w:val="en-GB"/>
        </w:rPr>
        <w:t xml:space="preserve"> </w:t>
      </w:r>
      <w:r w:rsidR="00591216">
        <w:rPr>
          <w:lang w:val="en-GB"/>
        </w:rPr>
        <w:t>to</w:t>
      </w:r>
      <w:r w:rsidR="001A3786">
        <w:rPr>
          <w:lang w:val="en-GB"/>
        </w:rPr>
        <w:t xml:space="preserve"> </w:t>
      </w:r>
      <w:proofErr w:type="gramStart"/>
      <w:r w:rsidR="00591216">
        <w:rPr>
          <w:lang w:val="en-GB"/>
        </w:rPr>
        <w:t>An</w:t>
      </w:r>
      <w:r w:rsidR="001A3786">
        <w:rPr>
          <w:lang w:val="en-GB"/>
        </w:rPr>
        <w:t>n</w:t>
      </w:r>
      <w:r w:rsidR="00591216">
        <w:rPr>
          <w:lang w:val="en-GB"/>
        </w:rPr>
        <w:t>ex</w:t>
      </w:r>
      <w:proofErr w:type="gramEnd"/>
      <w:r w:rsidR="00591216">
        <w:rPr>
          <w:lang w:val="en-GB"/>
        </w:rPr>
        <w:t xml:space="preserve"> A</w:t>
      </w:r>
      <w:r w:rsidR="001A3786">
        <w:rPr>
          <w:lang w:val="en-GB"/>
        </w:rPr>
        <w:t xml:space="preserve"> </w:t>
      </w:r>
      <w:r w:rsidR="00591216">
        <w:rPr>
          <w:lang w:val="en-GB"/>
        </w:rPr>
        <w:t>-</w:t>
      </w:r>
      <w:r w:rsidR="001A3786">
        <w:rPr>
          <w:lang w:val="en-GB"/>
        </w:rPr>
        <w:t xml:space="preserve"> </w:t>
      </w:r>
      <w:r w:rsidR="00591216">
        <w:rPr>
          <w:lang w:val="en-GB"/>
        </w:rPr>
        <w:fldChar w:fldCharType="begin"/>
      </w:r>
      <w:r w:rsidR="00591216">
        <w:rPr>
          <w:lang w:val="en-GB"/>
        </w:rPr>
        <w:instrText xml:space="preserve"> REF _Ref524876213 \h </w:instrText>
      </w:r>
      <w:r w:rsidR="00591216">
        <w:rPr>
          <w:lang w:val="en-GB"/>
        </w:rPr>
      </w:r>
      <w:r w:rsidR="00591216">
        <w:rPr>
          <w:lang w:val="en-GB"/>
        </w:rPr>
        <w:fldChar w:fldCharType="separate"/>
      </w:r>
      <w:r w:rsidR="00E92AA9">
        <w:t xml:space="preserve">Table </w:t>
      </w:r>
      <w:r w:rsidR="00E92AA9">
        <w:rPr>
          <w:noProof/>
        </w:rPr>
        <w:t>2</w:t>
      </w:r>
      <w:r w:rsidR="00591216">
        <w:rPr>
          <w:lang w:val="en-GB"/>
        </w:rPr>
        <w:fldChar w:fldCharType="end"/>
      </w:r>
      <w:r w:rsidR="00591216">
        <w:rPr>
          <w:lang w:val="en-GB"/>
        </w:rPr>
        <w:t>)</w:t>
      </w:r>
      <w:r>
        <w:rPr>
          <w:lang w:val="en-GB"/>
        </w:rPr>
        <w:t xml:space="preserve">. The </w:t>
      </w:r>
      <w:r w:rsidR="0009020B">
        <w:rPr>
          <w:lang w:val="en-GB"/>
        </w:rPr>
        <w:t xml:space="preserve">key performance requirements such as </w:t>
      </w:r>
      <w:r>
        <w:rPr>
          <w:lang w:val="en-GB"/>
        </w:rPr>
        <w:t>positioning accuracy</w:t>
      </w:r>
      <w:r w:rsidR="0009020B">
        <w:rPr>
          <w:lang w:val="en-GB"/>
        </w:rPr>
        <w:t xml:space="preserve"> (horizontal and vertical)</w:t>
      </w:r>
      <w:r>
        <w:rPr>
          <w:lang w:val="en-GB"/>
        </w:rPr>
        <w:t xml:space="preserve">, time to first fix, latency, capacity/scalability, range, and power consumption are heavily dependent on specific </w:t>
      </w:r>
      <w:r w:rsidR="0009020B">
        <w:rPr>
          <w:lang w:val="en-GB"/>
        </w:rPr>
        <w:t xml:space="preserve">location </w:t>
      </w:r>
      <w:r>
        <w:rPr>
          <w:lang w:val="en-GB"/>
        </w:rPr>
        <w:t>applications</w:t>
      </w:r>
      <w:r w:rsidR="006479B2">
        <w:rPr>
          <w:lang w:val="en-GB"/>
        </w:rPr>
        <w:t xml:space="preserve"> and deployments</w:t>
      </w:r>
      <w:r>
        <w:rPr>
          <w:lang w:val="en-GB"/>
        </w:rPr>
        <w:t xml:space="preserve">. It was observed that </w:t>
      </w:r>
      <w:r w:rsidR="0009020B">
        <w:rPr>
          <w:lang w:val="en-GB"/>
        </w:rPr>
        <w:t xml:space="preserve">many of </w:t>
      </w:r>
      <w:r>
        <w:rPr>
          <w:lang w:val="en-GB"/>
        </w:rPr>
        <w:t xml:space="preserve">commercial use cases have more stringent </w:t>
      </w:r>
      <w:r w:rsidR="0009020B">
        <w:rPr>
          <w:lang w:val="en-GB"/>
        </w:rPr>
        <w:t xml:space="preserve">positioning </w:t>
      </w:r>
      <w:r>
        <w:rPr>
          <w:lang w:val="en-GB"/>
        </w:rPr>
        <w:t xml:space="preserve">requirements </w:t>
      </w:r>
      <w:r w:rsidR="0009020B">
        <w:rPr>
          <w:lang w:val="en-GB"/>
        </w:rPr>
        <w:t xml:space="preserve">comparing to </w:t>
      </w:r>
      <w:r>
        <w:rPr>
          <w:lang w:val="en-GB"/>
        </w:rPr>
        <w:t>regulatory use cases and some of them demand sub-meter level of positioning accuracy</w:t>
      </w:r>
      <w:r w:rsidR="0009020B">
        <w:rPr>
          <w:lang w:val="en-GB"/>
        </w:rPr>
        <w:t xml:space="preserve"> and target latency which is well below one second</w:t>
      </w:r>
      <w:r>
        <w:rPr>
          <w:lang w:val="en-GB"/>
        </w:rPr>
        <w:t>.</w:t>
      </w:r>
      <w:r w:rsidR="0009020B">
        <w:rPr>
          <w:lang w:val="en-GB"/>
        </w:rPr>
        <w:t xml:space="preserve"> In </w:t>
      </w:r>
      <w:r w:rsidR="004E1DB0">
        <w:rPr>
          <w:lang w:val="en-GB"/>
        </w:rPr>
        <w:fldChar w:fldCharType="begin"/>
      </w:r>
      <w:r w:rsidR="004E1DB0">
        <w:rPr>
          <w:lang w:val="en-GB"/>
        </w:rPr>
        <w:instrText xml:space="preserve"> REF _Ref524876179 \r \h </w:instrText>
      </w:r>
      <w:r w:rsidR="004E1DB0">
        <w:rPr>
          <w:lang w:val="en-GB"/>
        </w:rPr>
      </w:r>
      <w:r w:rsidR="004E1DB0">
        <w:rPr>
          <w:lang w:val="en-GB"/>
        </w:rPr>
        <w:fldChar w:fldCharType="separate"/>
      </w:r>
      <w:r w:rsidR="00E92AA9">
        <w:rPr>
          <w:lang w:val="en-GB"/>
        </w:rPr>
        <w:t>[3]</w:t>
      </w:r>
      <w:r w:rsidR="004E1DB0">
        <w:rPr>
          <w:lang w:val="en-GB"/>
        </w:rPr>
        <w:fldChar w:fldCharType="end"/>
      </w:r>
      <w:r w:rsidR="0009020B">
        <w:rPr>
          <w:lang w:val="en-GB"/>
        </w:rPr>
        <w:t xml:space="preserve">, </w:t>
      </w:r>
      <w:r w:rsidR="0093223B">
        <w:rPr>
          <w:lang w:val="en-GB"/>
        </w:rPr>
        <w:t>enhanced positioning areas are defined as</w:t>
      </w:r>
      <w:r w:rsidR="0093223B">
        <w:t xml:space="preserve"> a subset of the 5G positioning service area that is assumed to be provided with additional infrastructure or deploy a particular set of positioning technologies to enhance positioning services. This somewhat implies that the most strict </w:t>
      </w:r>
      <w:r w:rsidR="0093223B">
        <w:rPr>
          <w:lang w:val="en-GB"/>
        </w:rPr>
        <w:t xml:space="preserve">positioning </w:t>
      </w:r>
      <w:r w:rsidR="0009020B">
        <w:rPr>
          <w:lang w:val="en-GB"/>
        </w:rPr>
        <w:t xml:space="preserve">performance targets </w:t>
      </w:r>
      <w:r w:rsidR="0093223B">
        <w:rPr>
          <w:lang w:val="en-GB"/>
        </w:rPr>
        <w:t>are heavily dependent on</w:t>
      </w:r>
      <w:r w:rsidR="0009020B">
        <w:rPr>
          <w:lang w:val="en-GB"/>
        </w:rPr>
        <w:t xml:space="preserve"> deployment considerations as well as utilization of RAT-independent solution</w:t>
      </w:r>
      <w:r w:rsidR="0093223B">
        <w:rPr>
          <w:lang w:val="en-GB"/>
        </w:rPr>
        <w:t>s</w:t>
      </w:r>
      <w:r w:rsidR="0009020B">
        <w:rPr>
          <w:lang w:val="en-GB"/>
        </w:rPr>
        <w:t xml:space="preserve">, so that </w:t>
      </w:r>
      <w:r w:rsidR="006479B2">
        <w:rPr>
          <w:lang w:val="en-GB"/>
        </w:rPr>
        <w:t xml:space="preserve">overall </w:t>
      </w:r>
      <w:r w:rsidR="0009020B">
        <w:rPr>
          <w:lang w:val="en-GB"/>
        </w:rPr>
        <w:t xml:space="preserve">NR positioning system </w:t>
      </w:r>
      <w:r w:rsidR="006479B2">
        <w:rPr>
          <w:lang w:val="en-GB"/>
        </w:rPr>
        <w:t xml:space="preserve">meets </w:t>
      </w:r>
      <w:r w:rsidR="0009020B">
        <w:rPr>
          <w:lang w:val="en-GB"/>
        </w:rPr>
        <w:t xml:space="preserve">stringent </w:t>
      </w:r>
      <w:r w:rsidR="004E1DB0">
        <w:rPr>
          <w:lang w:val="en-GB"/>
        </w:rPr>
        <w:t xml:space="preserve">performance </w:t>
      </w:r>
      <w:r w:rsidR="0093223B">
        <w:rPr>
          <w:lang w:val="en-GB"/>
        </w:rPr>
        <w:t>targets</w:t>
      </w:r>
      <w:r w:rsidR="0009020B">
        <w:rPr>
          <w:lang w:val="en-GB"/>
        </w:rPr>
        <w:t>.</w:t>
      </w:r>
    </w:p>
    <w:p w14:paraId="769532E7" w14:textId="77777777" w:rsidR="0017661D" w:rsidRDefault="007373F1" w:rsidP="0017661D">
      <w:pPr>
        <w:pStyle w:val="3GPPH1"/>
        <w:tabs>
          <w:tab w:val="clear" w:pos="425"/>
          <w:tab w:val="num" w:pos="426"/>
        </w:tabs>
      </w:pPr>
      <w:r>
        <w:t xml:space="preserve">Key Enablers for </w:t>
      </w:r>
      <w:r w:rsidR="00D96638">
        <w:t xml:space="preserve">Enhanced </w:t>
      </w:r>
      <w:r w:rsidR="008B1217">
        <w:t xml:space="preserve">NR </w:t>
      </w:r>
      <w:r>
        <w:t>Positioning</w:t>
      </w:r>
    </w:p>
    <w:p w14:paraId="54CEB10B" w14:textId="52D53CB4" w:rsidR="00D96638" w:rsidRDefault="00D96638" w:rsidP="00D96638">
      <w:pPr>
        <w:pStyle w:val="3GPPText"/>
        <w:rPr>
          <w:lang w:val="en-GB"/>
        </w:rPr>
      </w:pPr>
      <w:r>
        <w:rPr>
          <w:lang w:val="en-GB"/>
        </w:rPr>
        <w:t xml:space="preserve">There are several attributes of NR technology that makes it promising to provide accurate cellular based positioning. In particular, we see benefits from utilizing the following NR </w:t>
      </w:r>
      <w:r w:rsidR="00EE37AD">
        <w:rPr>
          <w:lang w:val="en-GB"/>
        </w:rPr>
        <w:t xml:space="preserve">system </w:t>
      </w:r>
      <w:r>
        <w:rPr>
          <w:lang w:val="en-GB"/>
        </w:rPr>
        <w:t>components:</w:t>
      </w:r>
    </w:p>
    <w:p w14:paraId="186AC6D8" w14:textId="77777777" w:rsidR="00D96638" w:rsidRDefault="00B1767A" w:rsidP="00D96638">
      <w:pPr>
        <w:pStyle w:val="3GPPAgreements"/>
      </w:pPr>
      <w:r>
        <w:t xml:space="preserve">Wide </w:t>
      </w:r>
      <w:r w:rsidR="007C2257">
        <w:t>s</w:t>
      </w:r>
      <w:r>
        <w:t xml:space="preserve">ystem </w:t>
      </w:r>
      <w:r w:rsidR="007C2257">
        <w:t>b</w:t>
      </w:r>
      <w:r w:rsidR="00D96638">
        <w:t>andwidth</w:t>
      </w:r>
    </w:p>
    <w:p w14:paraId="535B09C2" w14:textId="2A641E1B" w:rsidR="007F2F23" w:rsidRDefault="007F2F23" w:rsidP="00323D36">
      <w:pPr>
        <w:pStyle w:val="3GPPAgreements"/>
        <w:numPr>
          <w:ilvl w:val="1"/>
          <w:numId w:val="9"/>
        </w:numPr>
      </w:pPr>
      <w:r>
        <w:t xml:space="preserve">This is one of the key attributes for positioning solutions relying on timing measurements. The accuracy of timing measurement is inverse function of the signal bandwidth. Considering that up to 100MHz and 400MHz system bandwidth </w:t>
      </w:r>
      <w:r w:rsidR="00B608A8">
        <w:t>is supported</w:t>
      </w:r>
      <w:r>
        <w:t xml:space="preserve"> in FR1 and FR2 </w:t>
      </w:r>
      <w:r w:rsidR="00276456">
        <w:t xml:space="preserve">bands </w:t>
      </w:r>
      <w:r>
        <w:t>respectively</w:t>
      </w:r>
      <w:r w:rsidR="00B608A8">
        <w:t>,</w:t>
      </w:r>
      <w:r>
        <w:t xml:space="preserve"> the </w:t>
      </w:r>
      <w:r w:rsidR="00276456">
        <w:t xml:space="preserve">performance </w:t>
      </w:r>
      <w:r>
        <w:t xml:space="preserve">bounds </w:t>
      </w:r>
      <w:r w:rsidR="00276456">
        <w:t xml:space="preserve">for </w:t>
      </w:r>
      <w:r>
        <w:t>positioning accuracy can be improved</w:t>
      </w:r>
      <w:r w:rsidR="00276456">
        <w:t xml:space="preserve"> dramatically</w:t>
      </w:r>
      <w:r>
        <w:t>.</w:t>
      </w:r>
      <w:r w:rsidR="00276456">
        <w:t xml:space="preserve"> In addition</w:t>
      </w:r>
      <w:r w:rsidR="00B608A8">
        <w:t>,</w:t>
      </w:r>
      <w:r w:rsidR="00276456">
        <w:t xml:space="preserve"> aggregated carriers can be considered to </w:t>
      </w:r>
      <w:r w:rsidR="00276456">
        <w:lastRenderedPageBreak/>
        <w:t xml:space="preserve">further enlarge available bandwidth and boost </w:t>
      </w:r>
      <w:r w:rsidR="00B608A8">
        <w:t xml:space="preserve">positioning </w:t>
      </w:r>
      <w:r w:rsidR="00276456">
        <w:t>performance</w:t>
      </w:r>
      <w:r w:rsidR="00B608A8">
        <w:t>.</w:t>
      </w:r>
      <w:r w:rsidR="004E1DB0">
        <w:t xml:space="preserve"> As of today up to 400MHz intra-band contiguous CA is supported.</w:t>
      </w:r>
    </w:p>
    <w:p w14:paraId="669247A4" w14:textId="237BB44E" w:rsidR="007C2257" w:rsidRDefault="007C2257" w:rsidP="007C2257">
      <w:pPr>
        <w:pStyle w:val="3GPPAgreements"/>
      </w:pPr>
      <w:r>
        <w:t>Massive MIMO</w:t>
      </w:r>
      <w:r w:rsidR="00800040">
        <w:t xml:space="preserve"> and antenna arrays</w:t>
      </w:r>
    </w:p>
    <w:p w14:paraId="5BC0DCF1" w14:textId="4302B621" w:rsidR="00800040" w:rsidRDefault="00800040" w:rsidP="00323D36">
      <w:pPr>
        <w:pStyle w:val="3GPPAgreements"/>
        <w:numPr>
          <w:ilvl w:val="1"/>
          <w:numId w:val="9"/>
        </w:numPr>
      </w:pPr>
      <w:r>
        <w:t xml:space="preserve">Antenna arrays </w:t>
      </w:r>
      <w:r w:rsidR="00B608A8">
        <w:t xml:space="preserve">and beamforming </w:t>
      </w:r>
      <w:r>
        <w:t xml:space="preserve">can bring </w:t>
      </w:r>
      <w:r w:rsidR="004F510C">
        <w:t xml:space="preserve">additional benefits on top of </w:t>
      </w:r>
      <w:r>
        <w:t>timing based solution</w:t>
      </w:r>
      <w:r w:rsidR="004F510C">
        <w:t>s</w:t>
      </w:r>
      <w:r>
        <w:t xml:space="preserve"> by exploiting spa</w:t>
      </w:r>
      <w:r w:rsidR="004F510C">
        <w:t>tial/</w:t>
      </w:r>
      <w:r>
        <w:t xml:space="preserve">angular dimension. Information on angles of arrival and departures can be used to provide </w:t>
      </w:r>
      <w:r w:rsidR="004F510C">
        <w:t xml:space="preserve">extra </w:t>
      </w:r>
      <w:r>
        <w:t>information to assist more accurate user positioning</w:t>
      </w:r>
      <w:r w:rsidR="00B608A8">
        <w:t>.</w:t>
      </w:r>
    </w:p>
    <w:p w14:paraId="4F0AD0B9" w14:textId="132C4814" w:rsidR="00B608A8" w:rsidRDefault="00B608A8" w:rsidP="00B608A8">
      <w:pPr>
        <w:pStyle w:val="3GPPAgreements"/>
      </w:pPr>
      <w:r>
        <w:t>Network densification and cloud processing</w:t>
      </w:r>
    </w:p>
    <w:p w14:paraId="24D5E0F6" w14:textId="48C18148" w:rsidR="00B608A8" w:rsidRDefault="00C537B4" w:rsidP="00323D36">
      <w:pPr>
        <w:pStyle w:val="3GPPAgreements"/>
        <w:numPr>
          <w:ilvl w:val="1"/>
          <w:numId w:val="9"/>
        </w:numPr>
      </w:pPr>
      <w:r>
        <w:t xml:space="preserve">Densification of cellular networks is another deployment specific factor that can help to boost positioning performance. In combination with edge or cloud </w:t>
      </w:r>
      <w:r w:rsidR="00C20215">
        <w:t xml:space="preserve">computing </w:t>
      </w:r>
      <w:r>
        <w:t>processing capabilities it is feasible to apply advanced super-resolution algorithms to accurately measure signal location parameters</w:t>
      </w:r>
      <w:r w:rsidR="004E1DB0">
        <w:t xml:space="preserve"> even in case of relatively narrow-bandwidth transmissions</w:t>
      </w:r>
      <w:r>
        <w:t>.</w:t>
      </w:r>
    </w:p>
    <w:p w14:paraId="0D09021D" w14:textId="77777777" w:rsidR="00B608A8" w:rsidRDefault="00B608A8" w:rsidP="00B608A8">
      <w:pPr>
        <w:pStyle w:val="3GPPAgreements"/>
      </w:pPr>
      <w:r>
        <w:t>Multiple RATs</w:t>
      </w:r>
    </w:p>
    <w:p w14:paraId="59902761" w14:textId="21D420EC" w:rsidR="00B608A8" w:rsidRDefault="00C537B4" w:rsidP="00323D36">
      <w:pPr>
        <w:pStyle w:val="3GPPAgreements"/>
        <w:numPr>
          <w:ilvl w:val="1"/>
          <w:numId w:val="9"/>
        </w:numPr>
      </w:pPr>
      <w:r>
        <w:t xml:space="preserve">The first release of NR technology supports DL/UL transmissions, while SL </w:t>
      </w:r>
      <w:r w:rsidR="004E1DB0">
        <w:t xml:space="preserve">is </w:t>
      </w:r>
      <w:r>
        <w:t xml:space="preserve">expected to be enabled in R16. Information from all links can be used for the benefits of user positioning. The </w:t>
      </w:r>
      <w:proofErr w:type="spellStart"/>
      <w:r>
        <w:t>sidelink</w:t>
      </w:r>
      <w:proofErr w:type="spellEnd"/>
      <w:r>
        <w:t xml:space="preserve"> air-interface is out of scope of the R16 study on NR positioning </w:t>
      </w:r>
      <w:r w:rsidR="004E1DB0">
        <w:t xml:space="preserve">and </w:t>
      </w:r>
      <w:r>
        <w:t xml:space="preserve">can be considered as a powerful tool for </w:t>
      </w:r>
      <w:r w:rsidR="004E1DB0">
        <w:t xml:space="preserve">positioning in </w:t>
      </w:r>
      <w:r>
        <w:t>future releases.</w:t>
      </w:r>
    </w:p>
    <w:p w14:paraId="14D35B90" w14:textId="77777777" w:rsidR="00D96638" w:rsidRDefault="00D96638" w:rsidP="00D96638">
      <w:pPr>
        <w:pStyle w:val="3GPPAgreements"/>
      </w:pPr>
      <w:r>
        <w:t xml:space="preserve">Multi-band </w:t>
      </w:r>
      <w:r w:rsidR="007C2257">
        <w:t>operation</w:t>
      </w:r>
    </w:p>
    <w:p w14:paraId="5A11EEEC" w14:textId="00DE02E1" w:rsidR="00B608A8" w:rsidRPr="00D96638" w:rsidRDefault="00B608A8" w:rsidP="00323D36">
      <w:pPr>
        <w:pStyle w:val="3GPPAgreements"/>
        <w:numPr>
          <w:ilvl w:val="1"/>
          <w:numId w:val="9"/>
        </w:numPr>
      </w:pPr>
      <w:r>
        <w:t xml:space="preserve">Support of signal processing in low (FR1) and high (FR2) frequency bands can be utilized </w:t>
      </w:r>
      <w:r w:rsidR="004E1DB0">
        <w:t>and used to improve positioning performance.</w:t>
      </w:r>
    </w:p>
    <w:p w14:paraId="5160DCC9" w14:textId="77777777" w:rsidR="007C2257" w:rsidRDefault="007C2257" w:rsidP="00D96638">
      <w:pPr>
        <w:pStyle w:val="3GPPAgreements"/>
      </w:pPr>
      <w:r>
        <w:t>Utilization of RAT independent solutions</w:t>
      </w:r>
    </w:p>
    <w:p w14:paraId="37FA4D4F" w14:textId="74861471" w:rsidR="00C537B4" w:rsidRPr="00D96638" w:rsidRDefault="00C537B4" w:rsidP="00323D36">
      <w:pPr>
        <w:pStyle w:val="3GPPAgreements"/>
        <w:numPr>
          <w:ilvl w:val="1"/>
          <w:numId w:val="9"/>
        </w:numPr>
      </w:pPr>
      <w:r>
        <w:t xml:space="preserve">Fusion of measurements or location information from multiple technologies is always beneficial </w:t>
      </w:r>
      <w:r w:rsidR="00D3622E">
        <w:t>for accurate positioning. NR technology can accumulate information from multiple RAT-independent solutions to improve positioning performance</w:t>
      </w:r>
      <w:r w:rsidR="004D4AAE">
        <w:t>.</w:t>
      </w:r>
    </w:p>
    <w:p w14:paraId="0C02FB1E" w14:textId="765BFD81" w:rsidR="007C2257" w:rsidRDefault="00B608A8" w:rsidP="007C2257">
      <w:pPr>
        <w:pStyle w:val="3GPPText"/>
        <w:jc w:val="center"/>
      </w:pPr>
      <w:r w:rsidRPr="007C2257">
        <w:object w:dxaOrig="7544" w:dyaOrig="5820" w14:anchorId="60710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76.25pt" o:ole="">
            <v:imagedata r:id="rId14" o:title="" cropbottom="11676f" cropright="12788f"/>
          </v:shape>
          <o:OLEObject Type="Embed" ProgID="Visio.Drawing.15" ShapeID="_x0000_i1025" DrawAspect="Content" ObjectID="_1599663347" r:id="rId15"/>
        </w:object>
      </w:r>
    </w:p>
    <w:p w14:paraId="6968572F" w14:textId="77777777" w:rsidR="007373F1" w:rsidRDefault="007C2257" w:rsidP="007C2257">
      <w:pPr>
        <w:pStyle w:val="Caption"/>
        <w:jc w:val="center"/>
      </w:pPr>
      <w:r>
        <w:t xml:space="preserve">Figure </w:t>
      </w:r>
      <w:r>
        <w:fldChar w:fldCharType="begin"/>
      </w:r>
      <w:r>
        <w:instrText xml:space="preserve"> SEQ Figure \* ARABIC </w:instrText>
      </w:r>
      <w:r>
        <w:fldChar w:fldCharType="separate"/>
      </w:r>
      <w:r w:rsidR="00E92AA9">
        <w:rPr>
          <w:noProof/>
        </w:rPr>
        <w:t>1</w:t>
      </w:r>
      <w:r>
        <w:fldChar w:fldCharType="end"/>
      </w:r>
      <w:r>
        <w:t>: Key enablers for enhanced NR positioning</w:t>
      </w:r>
    </w:p>
    <w:p w14:paraId="5A442846" w14:textId="3D028437" w:rsidR="00A664D2" w:rsidRPr="00CF64F9" w:rsidRDefault="00A664D2" w:rsidP="009C2CDB">
      <w:pPr>
        <w:pStyle w:val="3GPPText"/>
      </w:pPr>
      <w:r w:rsidRPr="00CF64F9">
        <w:t xml:space="preserve">In the next sections, we discuss enhancements for RAT-dependent </w:t>
      </w:r>
      <w:r w:rsidR="00915984" w:rsidRPr="00CF64F9">
        <w:t xml:space="preserve">solutions that can be considered for </w:t>
      </w:r>
      <w:r w:rsidRPr="00CF64F9">
        <w:t>NR positioning.</w:t>
      </w:r>
    </w:p>
    <w:p w14:paraId="175BA6C5" w14:textId="43731755" w:rsidR="00915984" w:rsidRDefault="00915984" w:rsidP="009C2CDB">
      <w:pPr>
        <w:pStyle w:val="Heading1"/>
      </w:pPr>
      <w:r>
        <w:t>Review of RAT-dependent LTE Positioning</w:t>
      </w:r>
      <w:r w:rsidR="007C56CA">
        <w:t xml:space="preserve"> Methods</w:t>
      </w:r>
    </w:p>
    <w:p w14:paraId="69B9C574" w14:textId="77777777" w:rsidR="004D4AAE" w:rsidRDefault="004D4AAE" w:rsidP="004D4AAE">
      <w:pPr>
        <w:pStyle w:val="3GPPH3"/>
        <w:tabs>
          <w:tab w:val="clear" w:pos="568"/>
          <w:tab w:val="num" w:pos="0"/>
        </w:tabs>
        <w:ind w:left="709" w:hanging="709"/>
      </w:pPr>
      <w:r>
        <w:t>OTDOA</w:t>
      </w:r>
    </w:p>
    <w:p w14:paraId="49881FE8" w14:textId="269F89BC" w:rsidR="00C20215" w:rsidRDefault="00FE65A5" w:rsidP="009C2CDB">
      <w:pPr>
        <w:pStyle w:val="3GPPText"/>
      </w:pPr>
      <w:r w:rsidRPr="009C2CDB">
        <w:t xml:space="preserve">The downlink (OTDOA) positioning method </w:t>
      </w:r>
      <w:r w:rsidR="007E5745" w:rsidRPr="009C2CDB">
        <w:t>utilizes</w:t>
      </w:r>
      <w:r w:rsidRPr="009C2CDB">
        <w:t xml:space="preserve"> </w:t>
      </w:r>
      <w:r w:rsidR="00232CC7" w:rsidRPr="009C2CDB">
        <w:t xml:space="preserve">measurements of </w:t>
      </w:r>
      <w:r w:rsidRPr="009C2CDB">
        <w:t xml:space="preserve">timing </w:t>
      </w:r>
      <w:r w:rsidR="007E5745" w:rsidRPr="009C2CDB">
        <w:t xml:space="preserve">difference </w:t>
      </w:r>
      <w:r w:rsidRPr="009C2CDB">
        <w:t xml:space="preserve">of downlink </w:t>
      </w:r>
      <w:r w:rsidR="00232CC7" w:rsidRPr="009C2CDB">
        <w:t xml:space="preserve">reference </w:t>
      </w:r>
      <w:r w:rsidRPr="009C2CDB">
        <w:t xml:space="preserve">signals </w:t>
      </w:r>
      <w:r w:rsidR="00232CC7" w:rsidRPr="009C2CDB">
        <w:t xml:space="preserve">(RSTD) </w:t>
      </w:r>
      <w:r w:rsidRPr="009C2CDB">
        <w:t xml:space="preserve">received from multiple </w:t>
      </w:r>
      <w:r w:rsidR="009C2CDB" w:rsidRPr="009C2CDB">
        <w:t xml:space="preserve">TRPs </w:t>
      </w:r>
      <w:r w:rsidRPr="009C2CDB">
        <w:t xml:space="preserve">at the UE. The UE </w:t>
      </w:r>
      <w:r w:rsidR="00232CC7" w:rsidRPr="009C2CDB">
        <w:t>performs RSTD measurements</w:t>
      </w:r>
      <w:r w:rsidRPr="009C2CDB">
        <w:t xml:space="preserve"> using assistance </w:t>
      </w:r>
      <w:r w:rsidRPr="009C2CDB">
        <w:lastRenderedPageBreak/>
        <w:t xml:space="preserve">data </w:t>
      </w:r>
      <w:r w:rsidR="007E5745" w:rsidRPr="009C2CDB">
        <w:t>provided by</w:t>
      </w:r>
      <w:r w:rsidRPr="009C2CDB">
        <w:t xml:space="preserve"> </w:t>
      </w:r>
      <w:r w:rsidR="007E5745" w:rsidRPr="009C2CDB">
        <w:t>network</w:t>
      </w:r>
      <w:r w:rsidR="009C2CDB" w:rsidRPr="009C2CDB">
        <w:t xml:space="preserve"> </w:t>
      </w:r>
      <w:r w:rsidRPr="009C2CDB">
        <w:t xml:space="preserve">and the resulting measurements </w:t>
      </w:r>
      <w:r w:rsidR="00BD71D4">
        <w:t xml:space="preserve">based on positioning reference signals (PRS) or other reference signals </w:t>
      </w:r>
      <w:r w:rsidRPr="009C2CDB">
        <w:t xml:space="preserve">are used to locate the UE in relation to the </w:t>
      </w:r>
      <w:r w:rsidR="004E1DB0">
        <w:t xml:space="preserve">neighbor </w:t>
      </w:r>
      <w:r w:rsidRPr="009C2CDB">
        <w:t>TPs.</w:t>
      </w:r>
    </w:p>
    <w:p w14:paraId="26FA4237" w14:textId="46955684" w:rsidR="00C20215" w:rsidRPr="0087031C" w:rsidRDefault="00C20215" w:rsidP="00C20215">
      <w:pPr>
        <w:pStyle w:val="3GPPText"/>
        <w:rPr>
          <w:lang w:eastAsia="ja-JP"/>
        </w:rPr>
      </w:pPr>
      <w:r>
        <w:t xml:space="preserve">The OTDOA solution based on PRS transmissions can be also integrated to </w:t>
      </w:r>
      <w:r>
        <w:rPr>
          <w:lang w:eastAsia="ja-JP"/>
        </w:rPr>
        <w:t>Terrestrial Beacon System</w:t>
      </w:r>
      <w:r w:rsidRPr="0087031C">
        <w:rPr>
          <w:lang w:eastAsia="ja-JP"/>
        </w:rPr>
        <w:t xml:space="preserve"> (TBS) </w:t>
      </w:r>
      <w:r w:rsidR="006A3CE6">
        <w:rPr>
          <w:lang w:eastAsia="ja-JP"/>
        </w:rPr>
        <w:t>which is a</w:t>
      </w:r>
      <w:r>
        <w:rPr>
          <w:lang w:eastAsia="ja-JP"/>
        </w:rPr>
        <w:t xml:space="preserve"> </w:t>
      </w:r>
      <w:r w:rsidR="001902FA">
        <w:rPr>
          <w:lang w:eastAsia="ja-JP"/>
        </w:rPr>
        <w:t xml:space="preserve">dedicated </w:t>
      </w:r>
      <w:r w:rsidRPr="0087031C">
        <w:rPr>
          <w:lang w:eastAsia="ja-JP"/>
        </w:rPr>
        <w:t xml:space="preserve">network of ground-based transmitters </w:t>
      </w:r>
      <w:r>
        <w:rPr>
          <w:lang w:eastAsia="ja-JP"/>
        </w:rPr>
        <w:t xml:space="preserve">(TBS) </w:t>
      </w:r>
      <w:r w:rsidRPr="0087031C">
        <w:rPr>
          <w:lang w:eastAsia="ja-JP"/>
        </w:rPr>
        <w:t xml:space="preserve">broadcasting signals for geo-spatial positioning </w:t>
      </w:r>
      <w:r w:rsidR="006A3CE6">
        <w:rPr>
          <w:lang w:eastAsia="ja-JP"/>
        </w:rPr>
        <w:t xml:space="preserve">in a dedicated spectrum </w:t>
      </w:r>
      <w:r w:rsidRPr="0087031C">
        <w:rPr>
          <w:lang w:eastAsia="ja-JP"/>
        </w:rPr>
        <w:t>with wide-area or regional coverage</w:t>
      </w:r>
      <w:r w:rsidR="006A3CE6">
        <w:rPr>
          <w:lang w:eastAsia="ja-JP"/>
        </w:rPr>
        <w:t>.</w:t>
      </w:r>
    </w:p>
    <w:p w14:paraId="4894A329" w14:textId="735FEA79" w:rsidR="004D4AAE" w:rsidRDefault="004D4AAE" w:rsidP="004D4AAE">
      <w:pPr>
        <w:pStyle w:val="3GPPH3"/>
        <w:tabs>
          <w:tab w:val="clear" w:pos="568"/>
          <w:tab w:val="num" w:pos="0"/>
        </w:tabs>
        <w:ind w:left="709" w:hanging="709"/>
      </w:pPr>
      <w:r>
        <w:t>E-CID</w:t>
      </w:r>
      <w:r w:rsidR="007E4305">
        <w:t>/CID</w:t>
      </w:r>
    </w:p>
    <w:p w14:paraId="2C78A5CC" w14:textId="5AE30ADF" w:rsidR="00B92EF0" w:rsidRDefault="00FE65A5" w:rsidP="009C2CDB">
      <w:pPr>
        <w:pStyle w:val="3GPPText"/>
      </w:pPr>
      <w:r w:rsidRPr="00143413">
        <w:t>Enhanced Cell ID (E</w:t>
      </w:r>
      <w:r w:rsidRPr="00143413">
        <w:noBreakHyphen/>
        <w:t>CID) positioning use</w:t>
      </w:r>
      <w:r w:rsidR="00B92EF0">
        <w:t>s</w:t>
      </w:r>
      <w:r w:rsidRPr="00143413">
        <w:t xml:space="preserve"> UE and</w:t>
      </w:r>
      <w:r w:rsidR="00B92EF0">
        <w:t xml:space="preserve"> </w:t>
      </w:r>
      <w:proofErr w:type="spellStart"/>
      <w:r w:rsidR="00B92EF0">
        <w:t>eNB</w:t>
      </w:r>
      <w:proofErr w:type="spellEnd"/>
      <w:r w:rsidR="0080187F">
        <w:t xml:space="preserve"> </w:t>
      </w:r>
      <w:r w:rsidR="00B92EF0">
        <w:t>(</w:t>
      </w:r>
      <w:r w:rsidRPr="00143413">
        <w:t>E</w:t>
      </w:r>
      <w:r w:rsidRPr="00143413">
        <w:noBreakHyphen/>
        <w:t>UTRAN</w:t>
      </w:r>
      <w:r w:rsidR="00B92EF0">
        <w:t>)</w:t>
      </w:r>
      <w:r w:rsidRPr="00143413">
        <w:t xml:space="preserve"> measurements </w:t>
      </w:r>
      <w:r w:rsidR="00B92EF0">
        <w:t xml:space="preserve">to get </w:t>
      </w:r>
      <w:r w:rsidRPr="00143413">
        <w:t>UE location estimate.</w:t>
      </w:r>
      <w:r w:rsidR="00B92EF0">
        <w:t xml:space="preserve"> The following measurements are done at the UE and </w:t>
      </w:r>
      <w:proofErr w:type="spellStart"/>
      <w:r w:rsidR="00B92EF0">
        <w:t>eNB</w:t>
      </w:r>
      <w:proofErr w:type="spellEnd"/>
      <w:r w:rsidR="00B92EF0">
        <w:t xml:space="preserve"> sides respectively:</w:t>
      </w:r>
    </w:p>
    <w:p w14:paraId="0A4FFBCE" w14:textId="2B7D6066" w:rsidR="00B92EF0" w:rsidRPr="00143413" w:rsidRDefault="00B92EF0" w:rsidP="00E871AC">
      <w:pPr>
        <w:pStyle w:val="3GPPAgreements"/>
      </w:pPr>
      <w:r>
        <w:t>UE measurements:</w:t>
      </w:r>
    </w:p>
    <w:p w14:paraId="397BD2D8" w14:textId="17F88798" w:rsidR="00B92EF0" w:rsidRPr="00143413" w:rsidRDefault="00B92EF0" w:rsidP="00323D36">
      <w:pPr>
        <w:pStyle w:val="3GPPAgreements"/>
        <w:numPr>
          <w:ilvl w:val="1"/>
          <w:numId w:val="9"/>
        </w:numPr>
      </w:pPr>
      <w:r w:rsidRPr="00143413">
        <w:t xml:space="preserve">Reference </w:t>
      </w:r>
      <w:r w:rsidR="001934BF">
        <w:t>S</w:t>
      </w:r>
      <w:r w:rsidRPr="00143413">
        <w:t xml:space="preserve">ignal </w:t>
      </w:r>
      <w:r w:rsidR="001934BF">
        <w:t>R</w:t>
      </w:r>
      <w:r w:rsidRPr="00143413">
        <w:t xml:space="preserve">eceived </w:t>
      </w:r>
      <w:r w:rsidR="001934BF">
        <w:t>P</w:t>
      </w:r>
      <w:r w:rsidRPr="00143413">
        <w:t>ower (RSRP);</w:t>
      </w:r>
    </w:p>
    <w:p w14:paraId="5E548D78" w14:textId="5E4D433D" w:rsidR="00B92EF0" w:rsidRPr="00143413" w:rsidRDefault="00B92EF0" w:rsidP="00323D36">
      <w:pPr>
        <w:pStyle w:val="3GPPAgreements"/>
        <w:numPr>
          <w:ilvl w:val="1"/>
          <w:numId w:val="9"/>
        </w:numPr>
      </w:pPr>
      <w:r w:rsidRPr="00143413">
        <w:t>Reference Signal Received Quality (RSRQ);</w:t>
      </w:r>
    </w:p>
    <w:p w14:paraId="6CC42F19" w14:textId="6519F130" w:rsidR="00B92EF0" w:rsidRPr="00143413" w:rsidRDefault="00B92EF0" w:rsidP="00323D36">
      <w:pPr>
        <w:pStyle w:val="3GPPAgreements"/>
        <w:numPr>
          <w:ilvl w:val="1"/>
          <w:numId w:val="9"/>
        </w:numPr>
      </w:pPr>
      <w:r w:rsidRPr="00143413">
        <w:t xml:space="preserve">UE Rx – </w:t>
      </w:r>
      <w:proofErr w:type="spellStart"/>
      <w:r w:rsidRPr="00143413">
        <w:t>Tx</w:t>
      </w:r>
      <w:proofErr w:type="spellEnd"/>
      <w:r w:rsidRPr="00143413">
        <w:t xml:space="preserve"> </w:t>
      </w:r>
      <w:r w:rsidR="001934BF">
        <w:t>t</w:t>
      </w:r>
      <w:r w:rsidRPr="00143413">
        <w:t xml:space="preserve">ime </w:t>
      </w:r>
      <w:r w:rsidR="001934BF">
        <w:t>d</w:t>
      </w:r>
      <w:r w:rsidRPr="00143413">
        <w:t>ifference;</w:t>
      </w:r>
    </w:p>
    <w:p w14:paraId="3D4FD19C" w14:textId="77777777" w:rsidR="00B92EF0" w:rsidRPr="00143413" w:rsidRDefault="00B92EF0" w:rsidP="00E871AC">
      <w:pPr>
        <w:pStyle w:val="3GPPAgreements"/>
      </w:pPr>
      <w:r>
        <w:t>E-UTRAN measurements:</w:t>
      </w:r>
    </w:p>
    <w:p w14:paraId="58C393EA" w14:textId="65C9F99B" w:rsidR="00B92EF0" w:rsidRPr="00143413" w:rsidRDefault="00B92EF0" w:rsidP="00323D36">
      <w:pPr>
        <w:pStyle w:val="3GPPAgreements"/>
        <w:numPr>
          <w:ilvl w:val="1"/>
          <w:numId w:val="9"/>
        </w:numPr>
      </w:pPr>
      <w:r w:rsidRPr="00143413">
        <w:t>Timing Advance (T</w:t>
      </w:r>
      <w:r w:rsidRPr="00E871AC">
        <w:rPr>
          <w:vertAlign w:val="subscript"/>
        </w:rPr>
        <w:t>ADV</w:t>
      </w:r>
      <w:r w:rsidRPr="00143413">
        <w:t>):</w:t>
      </w:r>
    </w:p>
    <w:p w14:paraId="620E60FB" w14:textId="203CC8BC" w:rsidR="00B92EF0" w:rsidRPr="00143413" w:rsidRDefault="00B92EF0" w:rsidP="00323D36">
      <w:pPr>
        <w:pStyle w:val="3GPPAgreements"/>
        <w:numPr>
          <w:ilvl w:val="2"/>
          <w:numId w:val="9"/>
        </w:numPr>
      </w:pPr>
      <w:r w:rsidRPr="00143413">
        <w:t>Type1: T</w:t>
      </w:r>
      <w:r w:rsidRPr="00143413">
        <w:rPr>
          <w:vertAlign w:val="subscript"/>
        </w:rPr>
        <w:t>ADV</w:t>
      </w:r>
      <w:r w:rsidRPr="00143413">
        <w:t xml:space="preserve"> = (</w:t>
      </w:r>
      <w:proofErr w:type="spellStart"/>
      <w:r w:rsidRPr="00143413">
        <w:t>eNB</w:t>
      </w:r>
      <w:proofErr w:type="spellEnd"/>
      <w:r w:rsidRPr="00143413">
        <w:t xml:space="preserve"> Rx – </w:t>
      </w:r>
      <w:proofErr w:type="spellStart"/>
      <w:r w:rsidRPr="00143413">
        <w:t>Tx</w:t>
      </w:r>
      <w:proofErr w:type="spellEnd"/>
      <w:r w:rsidRPr="00143413">
        <w:t xml:space="preserve"> time difference) + (UE Rx – </w:t>
      </w:r>
      <w:proofErr w:type="spellStart"/>
      <w:r w:rsidRPr="00143413">
        <w:t>Tx</w:t>
      </w:r>
      <w:proofErr w:type="spellEnd"/>
      <w:r w:rsidRPr="00143413">
        <w:t xml:space="preserve"> time difference)</w:t>
      </w:r>
      <w:r w:rsidR="00E871AC">
        <w:t>;</w:t>
      </w:r>
    </w:p>
    <w:p w14:paraId="5CAB6961" w14:textId="6A61D7D0" w:rsidR="00B92EF0" w:rsidRPr="00143413" w:rsidRDefault="00B92EF0" w:rsidP="00323D36">
      <w:pPr>
        <w:pStyle w:val="3GPPAgreements"/>
        <w:numPr>
          <w:ilvl w:val="2"/>
          <w:numId w:val="9"/>
        </w:numPr>
      </w:pPr>
      <w:r w:rsidRPr="00143413">
        <w:t>Type2: T</w:t>
      </w:r>
      <w:r w:rsidRPr="00143413">
        <w:rPr>
          <w:vertAlign w:val="subscript"/>
        </w:rPr>
        <w:t>ADV</w:t>
      </w:r>
      <w:r w:rsidRPr="00143413">
        <w:t xml:space="preserve"> = </w:t>
      </w:r>
      <w:proofErr w:type="spellStart"/>
      <w:r w:rsidRPr="00143413">
        <w:t>eNB</w:t>
      </w:r>
      <w:proofErr w:type="spellEnd"/>
      <w:r w:rsidRPr="00143413">
        <w:t xml:space="preserve"> Rx – </w:t>
      </w:r>
      <w:proofErr w:type="spellStart"/>
      <w:r w:rsidRPr="00143413">
        <w:t>Tx</w:t>
      </w:r>
      <w:proofErr w:type="spellEnd"/>
      <w:r w:rsidRPr="00143413">
        <w:t xml:space="preserve"> time difference;</w:t>
      </w:r>
    </w:p>
    <w:p w14:paraId="36F6932B" w14:textId="2F02F9FA" w:rsidR="00B92EF0" w:rsidRPr="00143413" w:rsidRDefault="00B92EF0" w:rsidP="00323D36">
      <w:pPr>
        <w:pStyle w:val="3GPPAgreements"/>
        <w:numPr>
          <w:ilvl w:val="1"/>
          <w:numId w:val="9"/>
        </w:numPr>
      </w:pPr>
      <w:r w:rsidRPr="00143413">
        <w:t>Angle of Arrival (</w:t>
      </w:r>
      <w:proofErr w:type="spellStart"/>
      <w:r w:rsidRPr="00143413">
        <w:t>AoA</w:t>
      </w:r>
      <w:proofErr w:type="spellEnd"/>
      <w:r w:rsidRPr="00143413">
        <w:t>).</w:t>
      </w:r>
    </w:p>
    <w:p w14:paraId="0C5844F1" w14:textId="72F26D39" w:rsidR="00FE65A5" w:rsidRDefault="001934BF" w:rsidP="001934BF">
      <w:pPr>
        <w:pStyle w:val="3GPPText"/>
      </w:pPr>
      <w:r>
        <w:t xml:space="preserve">In case of E-CID, </w:t>
      </w:r>
      <w:r w:rsidR="00FE65A5" w:rsidRPr="00143413">
        <w:t>UE is not expected to make additional measurements for the purpose of positioning</w:t>
      </w:r>
      <w:r>
        <w:t xml:space="preserve"> only, oppositely UE measurements are based on communication framework. From that perspective, </w:t>
      </w:r>
      <w:proofErr w:type="spellStart"/>
      <w:r>
        <w:t>eNB</w:t>
      </w:r>
      <w:proofErr w:type="spellEnd"/>
      <w:r>
        <w:t xml:space="preserve"> is responsible for E-CID operation</w:t>
      </w:r>
      <w:r w:rsidR="001902FA">
        <w:t xml:space="preserve"> and only </w:t>
      </w:r>
      <w:proofErr w:type="spellStart"/>
      <w:r w:rsidR="001902FA">
        <w:t>eNB</w:t>
      </w:r>
      <w:proofErr w:type="spellEnd"/>
      <w:r w:rsidR="001902FA">
        <w:t xml:space="preserve"> is aware for about actual relative distance to UE</w:t>
      </w:r>
      <w:r>
        <w:t>.</w:t>
      </w:r>
    </w:p>
    <w:p w14:paraId="16D8CF9B" w14:textId="52DD4B99" w:rsidR="004D4AAE" w:rsidRDefault="004D4AAE" w:rsidP="004D4AAE">
      <w:pPr>
        <w:pStyle w:val="3GPPH3"/>
        <w:tabs>
          <w:tab w:val="clear" w:pos="568"/>
          <w:tab w:val="num" w:pos="0"/>
        </w:tabs>
        <w:ind w:left="709" w:hanging="709"/>
      </w:pPr>
      <w:r>
        <w:t>UTDOA</w:t>
      </w:r>
    </w:p>
    <w:p w14:paraId="40ACA7E2" w14:textId="38639785" w:rsidR="00FE65A5" w:rsidRDefault="00FE65A5" w:rsidP="001934BF">
      <w:pPr>
        <w:pStyle w:val="3GPPText"/>
      </w:pPr>
      <w:r w:rsidRPr="009C2CDB">
        <w:t xml:space="preserve">The uplink (e.g., UTDOA) positioning method </w:t>
      </w:r>
      <w:r w:rsidR="002A5210">
        <w:t xml:space="preserve">is based on </w:t>
      </w:r>
      <w:r w:rsidRPr="009C2CDB">
        <w:t xml:space="preserve">measured timing at multiple </w:t>
      </w:r>
      <w:r w:rsidR="00BD71D4" w:rsidRPr="00143413">
        <w:t>Location Measurement Unit</w:t>
      </w:r>
      <w:r w:rsidR="00BD71D4">
        <w:t>s</w:t>
      </w:r>
      <w:r w:rsidR="00BD71D4" w:rsidRPr="009C2CDB">
        <w:t xml:space="preserve"> </w:t>
      </w:r>
      <w:r w:rsidR="00BD71D4">
        <w:t>(</w:t>
      </w:r>
      <w:r w:rsidRPr="009C2CDB">
        <w:t>LMUs</w:t>
      </w:r>
      <w:r w:rsidR="00BD71D4">
        <w:t>)</w:t>
      </w:r>
      <w:r w:rsidRPr="009C2CDB">
        <w:t>. LMU</w:t>
      </w:r>
      <w:r w:rsidR="00C20215">
        <w:t>s</w:t>
      </w:r>
      <w:r w:rsidRPr="009C2CDB">
        <w:t xml:space="preserve"> measure the timing of the received </w:t>
      </w:r>
      <w:r w:rsidR="00C20215">
        <w:t xml:space="preserve">UL </w:t>
      </w:r>
      <w:r w:rsidRPr="009C2CDB">
        <w:t xml:space="preserve">signals </w:t>
      </w:r>
      <w:r w:rsidR="00C20215">
        <w:t xml:space="preserve">from UE </w:t>
      </w:r>
      <w:r w:rsidRPr="009C2CDB">
        <w:t>using assistance data received from the positioning server and the resulting measurements are used to estimate the location of the UE.</w:t>
      </w:r>
    </w:p>
    <w:p w14:paraId="61F1B884" w14:textId="3B771161" w:rsidR="001902FA" w:rsidRDefault="001902FA" w:rsidP="001902FA">
      <w:pPr>
        <w:pStyle w:val="3GPPH3"/>
        <w:tabs>
          <w:tab w:val="clear" w:pos="568"/>
          <w:tab w:val="num" w:pos="0"/>
        </w:tabs>
        <w:ind w:left="709" w:hanging="709"/>
      </w:pPr>
      <w:r>
        <w:t>Summary on LTE Positioning Techniques and Extension to NR</w:t>
      </w:r>
    </w:p>
    <w:p w14:paraId="44FABB56" w14:textId="5CA193D8" w:rsidR="001902FA" w:rsidRDefault="001902FA" w:rsidP="001934BF">
      <w:pPr>
        <w:pStyle w:val="3GPPText"/>
      </w:pPr>
      <w:r>
        <w:t xml:space="preserve">In LTE, either </w:t>
      </w:r>
      <w:proofErr w:type="gramStart"/>
      <w:r>
        <w:t>DL(</w:t>
      </w:r>
      <w:proofErr w:type="gramEnd"/>
      <w:r>
        <w:t xml:space="preserve">OTDOA), UL (UTDOA) or DL&amp;UL(E-CID) positioning methods can be identified based on measurements done by either UE, </w:t>
      </w:r>
      <w:proofErr w:type="spellStart"/>
      <w:r>
        <w:t>eNB</w:t>
      </w:r>
      <w:proofErr w:type="spellEnd"/>
      <w:r>
        <w:t xml:space="preserve"> or both. In NR, the DL, UL and DL&amp;UL positioning methods can be augmented by additional measurements of signal location parameters as discussed in the subsequent sections.</w:t>
      </w:r>
    </w:p>
    <w:p w14:paraId="066509E7" w14:textId="77777777" w:rsidR="009C2CDB" w:rsidRDefault="009C2CDB" w:rsidP="009C2CDB">
      <w:pPr>
        <w:pStyle w:val="3GPPH1"/>
        <w:tabs>
          <w:tab w:val="clear" w:pos="425"/>
          <w:tab w:val="num" w:pos="426"/>
        </w:tabs>
      </w:pPr>
      <w:r>
        <w:t>Potential NR Positioning Solutions</w:t>
      </w:r>
    </w:p>
    <w:p w14:paraId="33C11022" w14:textId="77777777" w:rsidR="00BD71D4" w:rsidRDefault="00BD71D4" w:rsidP="00915984">
      <w:pPr>
        <w:pStyle w:val="3GPPH2"/>
      </w:pPr>
      <w:r>
        <w:t>Downlink Positioning Methods</w:t>
      </w:r>
    </w:p>
    <w:p w14:paraId="4D3D8B9C" w14:textId="3B4142AD" w:rsidR="006F4641" w:rsidRDefault="006F4641" w:rsidP="006F4641">
      <w:pPr>
        <w:pStyle w:val="Heading3"/>
      </w:pPr>
      <w:r>
        <w:t>Signal Location Parameters</w:t>
      </w:r>
    </w:p>
    <w:p w14:paraId="60E8DC18" w14:textId="44F24B60" w:rsidR="0028183D" w:rsidRDefault="00906000" w:rsidP="00906000">
      <w:pPr>
        <w:pStyle w:val="3GPPText"/>
        <w:rPr>
          <w:lang w:val="en-GB"/>
        </w:rPr>
      </w:pPr>
      <w:r>
        <w:rPr>
          <w:lang w:val="en-GB"/>
        </w:rPr>
        <w:t>In case of DL positioning, measurements and reporting are done by UEs. T</w:t>
      </w:r>
      <w:r w:rsidR="009064CA">
        <w:rPr>
          <w:lang w:val="en-GB"/>
        </w:rPr>
        <w:t>he full information about signal location parameters is contained within a waveform(s) received by UE from multiple TRPs. The UE can process received waveform(s) to estimate various signal location parameters such</w:t>
      </w:r>
      <w:r>
        <w:rPr>
          <w:lang w:val="en-GB"/>
        </w:rPr>
        <w:t xml:space="preserve"> as:</w:t>
      </w:r>
    </w:p>
    <w:p w14:paraId="22BD5A22" w14:textId="004E02CE" w:rsidR="00F837D7" w:rsidRDefault="00906000" w:rsidP="006F4641">
      <w:pPr>
        <w:pStyle w:val="3GPPAgreements"/>
      </w:pPr>
      <w:r>
        <w:t>Tim</w:t>
      </w:r>
      <w:r w:rsidR="00F837D7">
        <w:t>ing information</w:t>
      </w:r>
      <w:r w:rsidR="006F4641">
        <w:t xml:space="preserve"> (</w:t>
      </w:r>
      <w:r w:rsidR="001902FA">
        <w:t xml:space="preserve">relates to </w:t>
      </w:r>
      <w:r w:rsidR="006F4641">
        <w:t>distance/time of flight)</w:t>
      </w:r>
    </w:p>
    <w:p w14:paraId="0BEDDFB8" w14:textId="3AE240F0" w:rsidR="005D19A0" w:rsidRDefault="00F837D7" w:rsidP="00323D36">
      <w:pPr>
        <w:pStyle w:val="3GPPAgreements"/>
        <w:numPr>
          <w:ilvl w:val="1"/>
          <w:numId w:val="9"/>
        </w:numPr>
      </w:pPr>
      <w:r>
        <w:t>T</w:t>
      </w:r>
      <w:r w:rsidR="00906000">
        <w:t>ime difference of arrival</w:t>
      </w:r>
      <w:r w:rsidR="005D19A0">
        <w:t xml:space="preserve"> (e.g. RSTD)</w:t>
      </w:r>
      <w:r>
        <w:t xml:space="preserve"> or time of arrival</w:t>
      </w:r>
    </w:p>
    <w:p w14:paraId="14E1F7A1" w14:textId="41AEE921" w:rsidR="00F837D7" w:rsidRDefault="00F837D7" w:rsidP="006F4641">
      <w:pPr>
        <w:pStyle w:val="3GPPAgreements"/>
      </w:pPr>
      <w:r>
        <w:t>Angular information</w:t>
      </w:r>
      <w:r w:rsidR="006F4641">
        <w:t xml:space="preserve"> (</w:t>
      </w:r>
      <w:r w:rsidR="001902FA">
        <w:t xml:space="preserve">relates to </w:t>
      </w:r>
      <w:r w:rsidR="006F4641">
        <w:t>direction)</w:t>
      </w:r>
    </w:p>
    <w:p w14:paraId="50EC74CA" w14:textId="57C4E84E" w:rsidR="005D19A0" w:rsidRDefault="00F837D7" w:rsidP="00323D36">
      <w:pPr>
        <w:pStyle w:val="3GPPAgreements"/>
        <w:numPr>
          <w:ilvl w:val="1"/>
          <w:numId w:val="9"/>
        </w:numPr>
      </w:pPr>
      <w:r>
        <w:t>Transmitter (TRP/</w:t>
      </w:r>
      <w:proofErr w:type="spellStart"/>
      <w:r>
        <w:t>gNB</w:t>
      </w:r>
      <w:proofErr w:type="spellEnd"/>
      <w:r>
        <w:t xml:space="preserve">) angle of departure (e.g. </w:t>
      </w:r>
      <w:proofErr w:type="spellStart"/>
      <w:r>
        <w:t>AoD</w:t>
      </w:r>
      <w:proofErr w:type="spellEnd"/>
      <w:r>
        <w:t xml:space="preserve">, </w:t>
      </w:r>
      <w:r w:rsidR="005D19A0">
        <w:t xml:space="preserve">TRP </w:t>
      </w:r>
      <w:r>
        <w:t xml:space="preserve">TX </w:t>
      </w:r>
      <w:r w:rsidR="005D19A0">
        <w:t>beam</w:t>
      </w:r>
      <w:r>
        <w:t xml:space="preserve"> information</w:t>
      </w:r>
      <w:r w:rsidR="005D19A0">
        <w:t>)</w:t>
      </w:r>
    </w:p>
    <w:p w14:paraId="4FEA3BEF" w14:textId="7754A059" w:rsidR="005D19A0" w:rsidRDefault="00F837D7" w:rsidP="00323D36">
      <w:pPr>
        <w:pStyle w:val="3GPPAgreements"/>
        <w:numPr>
          <w:ilvl w:val="1"/>
          <w:numId w:val="9"/>
        </w:numPr>
      </w:pPr>
      <w:r>
        <w:t>Receiver (</w:t>
      </w:r>
      <w:r w:rsidR="00906000">
        <w:t>UE</w:t>
      </w:r>
      <w:r>
        <w:t>)</w:t>
      </w:r>
      <w:r w:rsidR="00906000">
        <w:t xml:space="preserve"> </w:t>
      </w:r>
      <w:r>
        <w:t xml:space="preserve">angle of arrival </w:t>
      </w:r>
      <w:r w:rsidR="005D19A0">
        <w:t xml:space="preserve">(e.g. </w:t>
      </w:r>
      <w:proofErr w:type="spellStart"/>
      <w:r w:rsidR="005D19A0">
        <w:t>AoA</w:t>
      </w:r>
      <w:proofErr w:type="spellEnd"/>
      <w:r w:rsidR="005D19A0">
        <w:t xml:space="preserve"> / UE </w:t>
      </w:r>
      <w:r>
        <w:t>RX beam information</w:t>
      </w:r>
      <w:r w:rsidR="005D19A0">
        <w:t>)</w:t>
      </w:r>
    </w:p>
    <w:p w14:paraId="552967ED" w14:textId="64381E7A" w:rsidR="00F837D7" w:rsidRDefault="00906000" w:rsidP="006F4641">
      <w:pPr>
        <w:pStyle w:val="3GPPAgreements"/>
      </w:pPr>
      <w:r>
        <w:lastRenderedPageBreak/>
        <w:t xml:space="preserve">Received </w:t>
      </w:r>
      <w:r w:rsidR="005244BA">
        <w:t>p</w:t>
      </w:r>
      <w:r>
        <w:t>ower</w:t>
      </w:r>
      <w:r w:rsidR="005D19A0">
        <w:t xml:space="preserve"> </w:t>
      </w:r>
      <w:r w:rsidR="005244BA">
        <w:t>information</w:t>
      </w:r>
      <w:r w:rsidR="006F4641">
        <w:t xml:space="preserve"> (distance &amp; direction)</w:t>
      </w:r>
    </w:p>
    <w:p w14:paraId="67D7B14C" w14:textId="10684A06" w:rsidR="005D19A0" w:rsidRDefault="00F837D7" w:rsidP="00323D36">
      <w:pPr>
        <w:pStyle w:val="3GPPAgreements"/>
        <w:numPr>
          <w:ilvl w:val="1"/>
          <w:numId w:val="9"/>
        </w:numPr>
      </w:pPr>
      <w:r>
        <w:t xml:space="preserve">Reference signal received power </w:t>
      </w:r>
      <w:r w:rsidR="005D19A0">
        <w:t>(e.g. RSRP, RSRQ)</w:t>
      </w:r>
    </w:p>
    <w:p w14:paraId="0BEC75AA" w14:textId="605D4DAB" w:rsidR="00F837D7" w:rsidRDefault="00F837D7" w:rsidP="00323D36">
      <w:pPr>
        <w:pStyle w:val="3GPPAgreements"/>
        <w:numPr>
          <w:ilvl w:val="1"/>
          <w:numId w:val="9"/>
        </w:numPr>
      </w:pPr>
      <w:r>
        <w:t>Power of multi-path component</w:t>
      </w:r>
      <w:r w:rsidR="006F4641">
        <w:t>(s)</w:t>
      </w:r>
      <w:r>
        <w:t xml:space="preserve"> (can be relative power)</w:t>
      </w:r>
    </w:p>
    <w:p w14:paraId="0B43BE07" w14:textId="19442949" w:rsidR="00F837D7" w:rsidRDefault="00906000" w:rsidP="006F4641">
      <w:pPr>
        <w:pStyle w:val="3GPPAgreements"/>
      </w:pPr>
      <w:r>
        <w:t>Doppler</w:t>
      </w:r>
      <w:r w:rsidR="005D19A0">
        <w:t xml:space="preserve"> </w:t>
      </w:r>
      <w:r w:rsidR="00F837D7">
        <w:t>components</w:t>
      </w:r>
      <w:r w:rsidR="006F4641">
        <w:t xml:space="preserve"> (velocity / direction of travel)</w:t>
      </w:r>
    </w:p>
    <w:p w14:paraId="1E83EE68" w14:textId="31297D3B" w:rsidR="00906000" w:rsidRDefault="00F837D7" w:rsidP="00323D36">
      <w:pPr>
        <w:pStyle w:val="3GPPAgreements"/>
        <w:numPr>
          <w:ilvl w:val="1"/>
          <w:numId w:val="9"/>
        </w:numPr>
      </w:pPr>
      <w:r>
        <w:t>Doppler shift / phase difference</w:t>
      </w:r>
    </w:p>
    <w:p w14:paraId="118C404F" w14:textId="596E32C9" w:rsidR="005D19A0" w:rsidRDefault="00906000" w:rsidP="006F4641">
      <w:pPr>
        <w:pStyle w:val="3GPPAgreements"/>
      </w:pPr>
      <w:r>
        <w:t xml:space="preserve">Transmitter </w:t>
      </w:r>
      <w:r w:rsidR="00F837D7">
        <w:t>identification information</w:t>
      </w:r>
      <w:r w:rsidR="006F4641">
        <w:t xml:space="preserve"> (transmission point)</w:t>
      </w:r>
    </w:p>
    <w:p w14:paraId="0B22FF89" w14:textId="75644805" w:rsidR="005D19A0" w:rsidRDefault="00F837D7" w:rsidP="00323D36">
      <w:pPr>
        <w:pStyle w:val="3GPPAgreements"/>
        <w:numPr>
          <w:ilvl w:val="1"/>
          <w:numId w:val="9"/>
        </w:numPr>
      </w:pPr>
      <w:r>
        <w:t xml:space="preserve">IDs of </w:t>
      </w:r>
      <w:r w:rsidR="00906000">
        <w:t>TRP</w:t>
      </w:r>
      <w:r w:rsidR="005D19A0">
        <w:t xml:space="preserve"> </w:t>
      </w:r>
      <w:r>
        <w:t xml:space="preserve">/ </w:t>
      </w:r>
      <w:r w:rsidR="00906000">
        <w:t>cell</w:t>
      </w:r>
      <w:r>
        <w:t xml:space="preserve"> / beam / antenna port</w:t>
      </w:r>
    </w:p>
    <w:p w14:paraId="559E8361" w14:textId="2CB3F2F6" w:rsidR="001902FA" w:rsidRDefault="001902FA" w:rsidP="007F4ACC">
      <w:pPr>
        <w:pStyle w:val="Heading2"/>
      </w:pPr>
      <w:r>
        <w:t xml:space="preserve"> </w:t>
      </w:r>
      <w:r w:rsidR="007F4ACC">
        <w:t>Sources of Location Information</w:t>
      </w:r>
    </w:p>
    <w:p w14:paraId="0E7C9BAA" w14:textId="1D165DF0" w:rsidR="007F4ACC" w:rsidRDefault="007F4ACC" w:rsidP="007F4ACC">
      <w:pPr>
        <w:pStyle w:val="3GPPText"/>
      </w:pPr>
      <w:r>
        <w:t>In RAT-dependent positioning techniques, the following types of sources of location information can be considered:</w:t>
      </w:r>
    </w:p>
    <w:p w14:paraId="5DC30151" w14:textId="77E5120F" w:rsidR="007F4ACC" w:rsidRDefault="007F4ACC" w:rsidP="007F4ACC">
      <w:pPr>
        <w:pStyle w:val="3GPPAgreements"/>
      </w:pPr>
      <w:r>
        <w:t>Received Signal Waveform</w:t>
      </w:r>
    </w:p>
    <w:p w14:paraId="29F2C396" w14:textId="36D8D528" w:rsidR="007F4ACC" w:rsidRDefault="007F4ACC" w:rsidP="00323D36">
      <w:pPr>
        <w:pStyle w:val="3GPPAgreements"/>
        <w:numPr>
          <w:ilvl w:val="1"/>
          <w:numId w:val="9"/>
        </w:numPr>
      </w:pPr>
      <w:r>
        <w:t>Contains full information about all signal location parameters.</w:t>
      </w:r>
    </w:p>
    <w:p w14:paraId="173468E7" w14:textId="7B7A094D" w:rsidR="007F4ACC" w:rsidRDefault="007F4ACC" w:rsidP="007F4ACC">
      <w:pPr>
        <w:pStyle w:val="3GPPAgreements"/>
      </w:pPr>
      <w:r>
        <w:t>First Arrival Path of Channel Impulse Response</w:t>
      </w:r>
    </w:p>
    <w:p w14:paraId="614607F7" w14:textId="6EC96DBD" w:rsidR="007F4ACC" w:rsidRDefault="007F4ACC" w:rsidP="00323D36">
      <w:pPr>
        <w:pStyle w:val="3GPPAgreements"/>
        <w:numPr>
          <w:ilvl w:val="1"/>
          <w:numId w:val="9"/>
        </w:numPr>
      </w:pPr>
      <w:r>
        <w:t>Contains information about distance and LOS direction. Under certain conditions can be used to estimate antenna orientation</w:t>
      </w:r>
    </w:p>
    <w:p w14:paraId="13C3D206" w14:textId="25791B6B" w:rsidR="007F4ACC" w:rsidRDefault="007F4ACC" w:rsidP="007F4ACC">
      <w:pPr>
        <w:pStyle w:val="3GPPAgreements"/>
      </w:pPr>
      <w:r>
        <w:t>Multipath Components of Channel Impulse Response</w:t>
      </w:r>
    </w:p>
    <w:p w14:paraId="62FADFE9" w14:textId="76D7492A" w:rsidR="007F4ACC" w:rsidRDefault="007F4ACC" w:rsidP="00323D36">
      <w:pPr>
        <w:pStyle w:val="3GPPAgreements"/>
        <w:numPr>
          <w:ilvl w:val="1"/>
          <w:numId w:val="9"/>
        </w:numPr>
      </w:pPr>
      <w:r>
        <w:t>Carry additional information about reflectors that under certain conditions can be used to improve positioning performance.</w:t>
      </w:r>
    </w:p>
    <w:p w14:paraId="3C1ED628" w14:textId="2EC93224" w:rsidR="007F4ACC" w:rsidRPr="0022320E" w:rsidRDefault="007F4ACC" w:rsidP="0022320E">
      <w:pPr>
        <w:pStyle w:val="3GPPText"/>
      </w:pPr>
      <w:r w:rsidRPr="0022320E">
        <w:t xml:space="preserve">In the next sub-sections, we discuss in more details how </w:t>
      </w:r>
      <w:r w:rsidR="0022320E" w:rsidRPr="0022320E">
        <w:t xml:space="preserve">each source of location information can be used for </w:t>
      </w:r>
      <w:r w:rsidR="0022320E">
        <w:t xml:space="preserve">RAT dependent </w:t>
      </w:r>
      <w:r w:rsidR="0022320E" w:rsidRPr="0022320E">
        <w:t xml:space="preserve">DL </w:t>
      </w:r>
      <w:r w:rsidR="0022320E">
        <w:t>positioning methods. The provided considerations are also valid for UL and DL&amp;UL positioning approaches.</w:t>
      </w:r>
    </w:p>
    <w:p w14:paraId="50EFA3F4" w14:textId="598ACE23" w:rsidR="009064CA" w:rsidRDefault="009064CA" w:rsidP="007F4ACC">
      <w:pPr>
        <w:pStyle w:val="Heading2"/>
      </w:pPr>
      <w:r>
        <w:t>Received Signal Waveform</w:t>
      </w:r>
    </w:p>
    <w:p w14:paraId="7D9514A7" w14:textId="49F47BE6" w:rsidR="006F4641" w:rsidRPr="002F4139" w:rsidRDefault="006F4641" w:rsidP="002F4139">
      <w:pPr>
        <w:pStyle w:val="3GPPText"/>
      </w:pPr>
      <w:r w:rsidRPr="002F4139">
        <w:t xml:space="preserve">In case of DL positioning methods, UE is expected to estimate subset of signal location parameters. The estimation </w:t>
      </w:r>
      <w:r w:rsidR="001779D8" w:rsidRPr="002F4139">
        <w:t xml:space="preserve">of any given signal location parameter will heavily depend on UE implementation capabilities to estimate certain parameters. In </w:t>
      </w:r>
      <w:r w:rsidR="00893ADC" w:rsidRPr="002F4139">
        <w:t>order to preserve full data for estimation of signal location parameters UE can directly record PRS waveforms and report them back to network for further processing.</w:t>
      </w:r>
      <w:r w:rsidR="001779D8" w:rsidRPr="002F4139">
        <w:t xml:space="preserve"> </w:t>
      </w:r>
      <w:r w:rsidR="00A56BB0" w:rsidRPr="002F4139">
        <w:t>Note that UE does not need to know the sequence itself to enable this method.</w:t>
      </w:r>
      <w:r w:rsidR="0022320E" w:rsidRPr="002F4139">
        <w:t xml:space="preserve"> The methods based on r</w:t>
      </w:r>
      <w:r w:rsidR="004A4707" w:rsidRPr="002F4139">
        <w:t>eporting of the received waveform</w:t>
      </w:r>
      <w:r w:rsidR="002F4139">
        <w:t xml:space="preserve"> (see </w:t>
      </w:r>
      <w:r w:rsidR="002F4139">
        <w:fldChar w:fldCharType="begin"/>
      </w:r>
      <w:r w:rsidR="002F4139">
        <w:instrText xml:space="preserve"> REF _Ref525383298 \h </w:instrText>
      </w:r>
      <w:r w:rsidR="002F4139">
        <w:fldChar w:fldCharType="separate"/>
      </w:r>
      <w:r w:rsidR="00E92AA9">
        <w:t xml:space="preserve">Figure </w:t>
      </w:r>
      <w:r w:rsidR="00E92AA9">
        <w:rPr>
          <w:noProof/>
        </w:rPr>
        <w:t>2</w:t>
      </w:r>
      <w:r w:rsidR="002F4139">
        <w:fldChar w:fldCharType="end"/>
      </w:r>
      <w:r w:rsidR="002F4139">
        <w:t>)</w:t>
      </w:r>
      <w:r w:rsidR="004A4707" w:rsidRPr="002F4139">
        <w:t xml:space="preserve"> can be also beneficial </w:t>
      </w:r>
      <w:r w:rsidR="005A532E" w:rsidRPr="002F4139">
        <w:t>to prevent tampering and spoofing</w:t>
      </w:r>
      <w:r w:rsidR="004A4707" w:rsidRPr="002F4139">
        <w:t xml:space="preserve"> </w:t>
      </w:r>
      <w:r w:rsidR="005A532E" w:rsidRPr="002F4139">
        <w:t>(e.g. validate signals observed by UE)</w:t>
      </w:r>
      <w:r w:rsidR="0022320E" w:rsidRPr="002F4139">
        <w:t xml:space="preserve"> in NR positi</w:t>
      </w:r>
      <w:r w:rsidR="002F4139">
        <w:t>oning systems</w:t>
      </w:r>
      <w:r w:rsidR="005A532E" w:rsidRPr="002F4139">
        <w:t>.</w:t>
      </w:r>
    </w:p>
    <w:p w14:paraId="1C47DDD8" w14:textId="50B3879D" w:rsidR="001779D8" w:rsidRDefault="001779D8" w:rsidP="00323D36">
      <w:pPr>
        <w:pStyle w:val="3GPPText"/>
        <w:numPr>
          <w:ilvl w:val="0"/>
          <w:numId w:val="10"/>
        </w:numPr>
        <w:rPr>
          <w:lang w:val="en-GB"/>
        </w:rPr>
      </w:pPr>
    </w:p>
    <w:p w14:paraId="4DC5F8BA" w14:textId="3C25822B" w:rsidR="001779D8" w:rsidRPr="00AD1D07" w:rsidRDefault="001779D8" w:rsidP="00323D36">
      <w:pPr>
        <w:pStyle w:val="3GPPText"/>
        <w:numPr>
          <w:ilvl w:val="1"/>
          <w:numId w:val="10"/>
        </w:numPr>
        <w:rPr>
          <w:b/>
          <w:lang w:val="en-GB"/>
        </w:rPr>
      </w:pPr>
      <w:r w:rsidRPr="00AD1D07">
        <w:rPr>
          <w:b/>
          <w:lang w:val="en-GB"/>
        </w:rPr>
        <w:t>Reporting of the received waveforms preserves full information about all signal location parameters</w:t>
      </w:r>
    </w:p>
    <w:p w14:paraId="6466A422" w14:textId="76525574" w:rsidR="001779D8" w:rsidRPr="00AD1D07" w:rsidRDefault="001779D8" w:rsidP="00323D36">
      <w:pPr>
        <w:pStyle w:val="3GPPText"/>
        <w:numPr>
          <w:ilvl w:val="1"/>
          <w:numId w:val="10"/>
        </w:numPr>
        <w:rPr>
          <w:b/>
          <w:lang w:val="en-GB"/>
        </w:rPr>
      </w:pPr>
      <w:r w:rsidRPr="00AD1D07">
        <w:rPr>
          <w:b/>
          <w:lang w:val="en-GB"/>
        </w:rPr>
        <w:t>Cloud based processing of the received waveforms can apply advanced super-resolution algorithms to significantly improve estimation accuracy of signal location parameters, which may not be feasible at UE side</w:t>
      </w:r>
    </w:p>
    <w:p w14:paraId="77FEE01E" w14:textId="23F20974" w:rsidR="001779D8" w:rsidRDefault="001779D8" w:rsidP="00323D36">
      <w:pPr>
        <w:pStyle w:val="3GPPText"/>
        <w:numPr>
          <w:ilvl w:val="1"/>
          <w:numId w:val="10"/>
        </w:numPr>
        <w:rPr>
          <w:b/>
          <w:lang w:val="en-GB"/>
        </w:rPr>
      </w:pPr>
      <w:r w:rsidRPr="00AD1D07">
        <w:rPr>
          <w:b/>
          <w:lang w:val="en-GB"/>
        </w:rPr>
        <w:t xml:space="preserve">Reporting of the received waveforms </w:t>
      </w:r>
      <w:r w:rsidR="00AD1D07" w:rsidRPr="00AD1D07">
        <w:rPr>
          <w:b/>
          <w:lang w:val="en-GB"/>
        </w:rPr>
        <w:t>has low complexity for UE implementation</w:t>
      </w:r>
      <w:r w:rsidR="00AD1D07">
        <w:rPr>
          <w:b/>
          <w:lang w:val="en-GB"/>
        </w:rPr>
        <w:t xml:space="preserve"> and transparent to the TX waveform design details</w:t>
      </w:r>
    </w:p>
    <w:p w14:paraId="288FDA53" w14:textId="1CF54012" w:rsidR="006F4641" w:rsidRDefault="00E92AA9" w:rsidP="00323D36">
      <w:pPr>
        <w:pStyle w:val="3GPPText"/>
        <w:numPr>
          <w:ilvl w:val="0"/>
          <w:numId w:val="13"/>
        </w:numPr>
      </w:pPr>
      <w:r>
        <w:t xml:space="preserve"> </w:t>
      </w:r>
    </w:p>
    <w:p w14:paraId="5C19DF27" w14:textId="02DAB808" w:rsidR="00E92AA9" w:rsidRPr="00E92AA9" w:rsidRDefault="00AD1D07" w:rsidP="00323D36">
      <w:pPr>
        <w:pStyle w:val="3GPPText"/>
        <w:numPr>
          <w:ilvl w:val="1"/>
          <w:numId w:val="13"/>
        </w:numPr>
        <w:rPr>
          <w:b/>
        </w:rPr>
      </w:pPr>
      <w:r w:rsidRPr="00E92AA9">
        <w:rPr>
          <w:b/>
        </w:rPr>
        <w:t xml:space="preserve">Consider reporting of the received waveform as a candidate </w:t>
      </w:r>
      <w:r w:rsidR="00893ADC" w:rsidRPr="00E92AA9">
        <w:rPr>
          <w:b/>
        </w:rPr>
        <w:t xml:space="preserve">techniques </w:t>
      </w:r>
      <w:r w:rsidR="00A56BB0" w:rsidRPr="00E92AA9">
        <w:rPr>
          <w:b/>
        </w:rPr>
        <w:t xml:space="preserve">to boost performance of </w:t>
      </w:r>
      <w:r w:rsidRPr="00E92AA9">
        <w:rPr>
          <w:b/>
        </w:rPr>
        <w:t>DL positioning</w:t>
      </w:r>
      <w:r w:rsidR="00893ADC" w:rsidRPr="00E92AA9">
        <w:rPr>
          <w:b/>
        </w:rPr>
        <w:t xml:space="preserve"> methods</w:t>
      </w:r>
    </w:p>
    <w:p w14:paraId="4193210F" w14:textId="6792B947" w:rsidR="00AD1D07" w:rsidRPr="00E92AA9" w:rsidRDefault="00A56BB0" w:rsidP="00323D36">
      <w:pPr>
        <w:pStyle w:val="3GPPText"/>
        <w:numPr>
          <w:ilvl w:val="1"/>
          <w:numId w:val="13"/>
        </w:numPr>
      </w:pPr>
      <w:r w:rsidRPr="00E92AA9">
        <w:rPr>
          <w:b/>
        </w:rPr>
        <w:t>Further s</w:t>
      </w:r>
      <w:r w:rsidR="00AD1D07" w:rsidRPr="00E92AA9">
        <w:rPr>
          <w:b/>
        </w:rPr>
        <w:t xml:space="preserve">tudy </w:t>
      </w:r>
      <w:r w:rsidRPr="00E92AA9">
        <w:rPr>
          <w:b/>
        </w:rPr>
        <w:t>mechanisms to enable</w:t>
      </w:r>
      <w:r w:rsidR="00AD1D07" w:rsidRPr="00E92AA9">
        <w:rPr>
          <w:b/>
        </w:rPr>
        <w:t xml:space="preserve"> reporting of the received waveforms </w:t>
      </w:r>
      <w:r w:rsidRPr="00E92AA9">
        <w:rPr>
          <w:b/>
        </w:rPr>
        <w:t xml:space="preserve">for </w:t>
      </w:r>
      <w:r w:rsidR="00AD1D07" w:rsidRPr="00E92AA9">
        <w:rPr>
          <w:b/>
        </w:rPr>
        <w:t>DL positioning</w:t>
      </w:r>
    </w:p>
    <w:p w14:paraId="1BD2B937" w14:textId="77777777" w:rsidR="00E92AA9" w:rsidRPr="00E92AA9" w:rsidRDefault="00E92AA9" w:rsidP="00E92AA9">
      <w:pPr>
        <w:pStyle w:val="3GPPText"/>
      </w:pPr>
    </w:p>
    <w:p w14:paraId="74B10037" w14:textId="77777777" w:rsidR="005339F0" w:rsidRDefault="005339F0" w:rsidP="005339F0">
      <w:pPr>
        <w:pStyle w:val="3GPPText"/>
        <w:jc w:val="center"/>
      </w:pPr>
      <w:r w:rsidRPr="005339F0">
        <w:object w:dxaOrig="8257" w:dyaOrig="7944" w14:anchorId="5C20E2FE">
          <v:shape id="_x0000_i1026" type="#_x0000_t75" style="width:230.5pt;height:220.7pt" o:ole="">
            <v:imagedata r:id="rId16" o:title=""/>
          </v:shape>
          <o:OLEObject Type="Embed" ProgID="Visio.Drawing.15" ShapeID="_x0000_i1026" DrawAspect="Content" ObjectID="_1599663348" r:id="rId17"/>
        </w:object>
      </w:r>
    </w:p>
    <w:p w14:paraId="75872199" w14:textId="54CA6A67" w:rsidR="005339F0" w:rsidRPr="005339F0" w:rsidRDefault="005339F0" w:rsidP="005339F0">
      <w:pPr>
        <w:pStyle w:val="Caption"/>
        <w:jc w:val="center"/>
      </w:pPr>
      <w:bookmarkStart w:id="1" w:name="_Ref525383298"/>
      <w:r>
        <w:t xml:space="preserve">Figure </w:t>
      </w:r>
      <w:r>
        <w:fldChar w:fldCharType="begin"/>
      </w:r>
      <w:r>
        <w:instrText xml:space="preserve"> SEQ Figure \* ARABIC </w:instrText>
      </w:r>
      <w:r>
        <w:fldChar w:fldCharType="separate"/>
      </w:r>
      <w:r w:rsidR="00E92AA9">
        <w:rPr>
          <w:noProof/>
        </w:rPr>
        <w:t>2</w:t>
      </w:r>
      <w:r>
        <w:fldChar w:fldCharType="end"/>
      </w:r>
      <w:bookmarkEnd w:id="1"/>
      <w:r>
        <w:t>: Reporting of received signal waveform for DL positioning</w:t>
      </w:r>
    </w:p>
    <w:p w14:paraId="10496B05" w14:textId="1FE355E4" w:rsidR="009064CA" w:rsidRDefault="009064CA" w:rsidP="007F4ACC">
      <w:pPr>
        <w:pStyle w:val="Heading3"/>
      </w:pPr>
      <w:r>
        <w:t xml:space="preserve">First </w:t>
      </w:r>
      <w:r w:rsidR="00296C02">
        <w:t xml:space="preserve">Arrival </w:t>
      </w:r>
      <w:r>
        <w:t>Path</w:t>
      </w:r>
      <w:r w:rsidR="006F4641">
        <w:t xml:space="preserve"> </w:t>
      </w:r>
      <w:r w:rsidR="00296C02">
        <w:t xml:space="preserve">of </w:t>
      </w:r>
      <w:r w:rsidR="006F4641">
        <w:t>Channel Impulse Response</w:t>
      </w:r>
    </w:p>
    <w:p w14:paraId="69B90572" w14:textId="6EF971DF" w:rsidR="00952385" w:rsidRPr="00754B62" w:rsidRDefault="00F42B2C" w:rsidP="00754B62">
      <w:pPr>
        <w:pStyle w:val="3GPPText"/>
      </w:pPr>
      <w:r w:rsidRPr="00754B62">
        <w:t>T</w:t>
      </w:r>
      <w:r w:rsidR="00721EC2" w:rsidRPr="00754B62">
        <w:t xml:space="preserve">iming information </w:t>
      </w:r>
      <w:r w:rsidRPr="00754B62">
        <w:t xml:space="preserve">of </w:t>
      </w:r>
      <w:r w:rsidR="00721EC2" w:rsidRPr="00754B62">
        <w:t>the first arrival path</w:t>
      </w:r>
      <w:r w:rsidRPr="00754B62">
        <w:t xml:space="preserve"> </w:t>
      </w:r>
      <w:r w:rsidR="00721EC2" w:rsidRPr="00754B62">
        <w:t xml:space="preserve">was considered as a primary information in E-CID, OTDOA and UTDOA positioning techniques </w:t>
      </w:r>
      <w:r w:rsidR="00AA4E54" w:rsidRPr="00754B62">
        <w:t xml:space="preserve">given </w:t>
      </w:r>
      <w:r w:rsidR="00721EC2" w:rsidRPr="00754B62">
        <w:t>that it reflects the closest estimate of the distance between stations. In NR</w:t>
      </w:r>
      <w:r w:rsidRPr="00754B62">
        <w:t xml:space="preserve"> technology</w:t>
      </w:r>
      <w:r w:rsidR="00721EC2" w:rsidRPr="00754B62">
        <w:t xml:space="preserve">, the timing information of the first arrival path can be augmented by additional measurements </w:t>
      </w:r>
      <w:r w:rsidRPr="00754B62">
        <w:t>of</w:t>
      </w:r>
      <w:r w:rsidR="00721EC2" w:rsidRPr="00754B62">
        <w:t xml:space="preserve"> angular information of the first arrival path</w:t>
      </w:r>
      <w:r w:rsidR="001823B5" w:rsidRPr="00754B62">
        <w:t xml:space="preserve">, </w:t>
      </w:r>
      <w:r w:rsidR="00721EC2" w:rsidRPr="00754B62">
        <w:t xml:space="preserve">e.g. </w:t>
      </w:r>
      <w:proofErr w:type="spellStart"/>
      <w:r w:rsidR="00721EC2" w:rsidRPr="00754B62">
        <w:t>AoD</w:t>
      </w:r>
      <w:proofErr w:type="spellEnd"/>
      <w:r w:rsidR="00721EC2" w:rsidRPr="00754B62">
        <w:t xml:space="preserve"> and </w:t>
      </w:r>
      <w:proofErr w:type="spellStart"/>
      <w:r w:rsidR="00721EC2" w:rsidRPr="00754B62">
        <w:t>AoA</w:t>
      </w:r>
      <w:proofErr w:type="spellEnd"/>
      <w:r w:rsidR="00952385" w:rsidRPr="00754B62">
        <w:t xml:space="preserve"> or power of the first arrival path (absolute or relative)</w:t>
      </w:r>
      <w:r w:rsidR="00721EC2" w:rsidRPr="00754B62">
        <w:t>. The usefulness of this</w:t>
      </w:r>
      <w:r w:rsidRPr="00754B62">
        <w:t xml:space="preserve"> new</w:t>
      </w:r>
      <w:r w:rsidR="00721EC2" w:rsidRPr="00754B62">
        <w:t xml:space="preserve"> information </w:t>
      </w:r>
      <w:r w:rsidR="00AA4E54" w:rsidRPr="00754B62">
        <w:t xml:space="preserve">still </w:t>
      </w:r>
      <w:r w:rsidR="00721EC2" w:rsidRPr="00754B62">
        <w:t>need to be evaluated</w:t>
      </w:r>
      <w:r w:rsidR="00AA4E54" w:rsidRPr="00754B62">
        <w:t>.</w:t>
      </w:r>
      <w:r w:rsidR="00721EC2" w:rsidRPr="00754B62">
        <w:t xml:space="preserve"> </w:t>
      </w:r>
      <w:r w:rsidR="00AA4E54" w:rsidRPr="00754B62">
        <w:t xml:space="preserve">For instance, </w:t>
      </w:r>
      <w:r w:rsidRPr="00754B62">
        <w:t>angular information</w:t>
      </w:r>
      <w:r w:rsidR="00952385" w:rsidRPr="00754B62">
        <w:t xml:space="preserve"> can be beneficial to improve positioning performance </w:t>
      </w:r>
      <w:r w:rsidR="00AA4E54" w:rsidRPr="00754B62">
        <w:t xml:space="preserve">in </w:t>
      </w:r>
      <w:r w:rsidR="00952385" w:rsidRPr="00754B62">
        <w:t>case of small amount</w:t>
      </w:r>
      <w:r w:rsidR="00AA4E54" w:rsidRPr="00754B62">
        <w:t xml:space="preserve"> </w:t>
      </w:r>
      <w:r w:rsidR="00952385" w:rsidRPr="00754B62">
        <w:t xml:space="preserve">of reference stations or </w:t>
      </w:r>
      <w:r w:rsidR="00AA4E54" w:rsidRPr="00754B62">
        <w:t xml:space="preserve">in case of </w:t>
      </w:r>
      <w:r w:rsidR="00952385" w:rsidRPr="00754B62">
        <w:t xml:space="preserve">large </w:t>
      </w:r>
      <w:r w:rsidR="00AA4E54" w:rsidRPr="00754B62">
        <w:t xml:space="preserve">timing estimation/synchronization </w:t>
      </w:r>
      <w:r w:rsidR="00952385" w:rsidRPr="00754B62">
        <w:t>errors.</w:t>
      </w:r>
    </w:p>
    <w:p w14:paraId="19A2C474" w14:textId="57A1CE05" w:rsidR="00721EC2" w:rsidRDefault="00F42B2C" w:rsidP="006F4641">
      <w:pPr>
        <w:pStyle w:val="3GPPText"/>
      </w:pPr>
      <w:r>
        <w:t xml:space="preserve">Estimation of </w:t>
      </w:r>
      <w:proofErr w:type="spellStart"/>
      <w:r w:rsidR="00952385">
        <w:t>AoD</w:t>
      </w:r>
      <w:proofErr w:type="spellEnd"/>
      <w:r w:rsidR="00952385">
        <w:t xml:space="preserve"> and </w:t>
      </w:r>
      <w:proofErr w:type="spellStart"/>
      <w:r w:rsidR="00952385">
        <w:t>AoA</w:t>
      </w:r>
      <w:proofErr w:type="spellEnd"/>
      <w:r w:rsidR="00952385">
        <w:t xml:space="preserve"> at the UE side is not straightforward</w:t>
      </w:r>
      <w:r w:rsidR="00AA4E54">
        <w:t xml:space="preserve"> and depends </w:t>
      </w:r>
      <w:r w:rsidR="001823B5">
        <w:t xml:space="preserve">on </w:t>
      </w:r>
      <w:r w:rsidR="00952385">
        <w:t>UE antenna system</w:t>
      </w:r>
      <w:r w:rsidR="00AA4E54">
        <w:t xml:space="preserve">. In </w:t>
      </w:r>
      <w:r w:rsidR="00F61E07">
        <w:t xml:space="preserve">order to extract benefits from </w:t>
      </w:r>
      <w:proofErr w:type="spellStart"/>
      <w:r w:rsidR="00F61E07">
        <w:t>AoA</w:t>
      </w:r>
      <w:proofErr w:type="spellEnd"/>
      <w:r w:rsidR="00F61E07">
        <w:t xml:space="preserve"> estimation</w:t>
      </w:r>
      <w:r w:rsidR="00AA4E54">
        <w:t xml:space="preserve">, </w:t>
      </w:r>
      <w:r w:rsidR="00952385">
        <w:t xml:space="preserve">orientation </w:t>
      </w:r>
      <w:r w:rsidR="00AA4E54">
        <w:t xml:space="preserve">of antenna system </w:t>
      </w:r>
      <w:r w:rsidR="00952385">
        <w:t xml:space="preserve">in </w:t>
      </w:r>
      <w:r>
        <w:t>global coordinate system</w:t>
      </w:r>
      <w:r w:rsidR="00AA4E54">
        <w:t xml:space="preserve"> need to be known</w:t>
      </w:r>
      <w:r w:rsidR="00F61E07">
        <w:t xml:space="preserve">, </w:t>
      </w:r>
      <w:r w:rsidR="00754B62">
        <w:t xml:space="preserve">that is not </w:t>
      </w:r>
      <w:r w:rsidR="00F61E07">
        <w:t>generally available</w:t>
      </w:r>
      <w:r w:rsidR="00952385">
        <w:t xml:space="preserve">. If beam sweeping is applied at </w:t>
      </w:r>
      <w:proofErr w:type="spellStart"/>
      <w:r w:rsidR="00952385">
        <w:t>gNB</w:t>
      </w:r>
      <w:proofErr w:type="spellEnd"/>
      <w:r w:rsidR="00952385">
        <w:t xml:space="preserve"> side</w:t>
      </w:r>
      <w:r w:rsidR="001823B5">
        <w:t xml:space="preserve">, </w:t>
      </w:r>
      <w:r w:rsidR="00952385">
        <w:t xml:space="preserve">the coarse measurement of </w:t>
      </w:r>
      <w:proofErr w:type="spellStart"/>
      <w:r w:rsidR="00952385">
        <w:t>AoD</w:t>
      </w:r>
      <w:proofErr w:type="spellEnd"/>
      <w:r w:rsidR="00952385">
        <w:t xml:space="preserve"> can be </w:t>
      </w:r>
      <w:r w:rsidR="001823B5">
        <w:t xml:space="preserve">represented by </w:t>
      </w:r>
      <w:r w:rsidR="00BF5244">
        <w:t xml:space="preserve">detected </w:t>
      </w:r>
      <w:r w:rsidR="001823B5">
        <w:t>beam / antenna port, however it needs to be further discussed how ID</w:t>
      </w:r>
      <w:r w:rsidR="00F61E07">
        <w:t xml:space="preserve"> of the beam or</w:t>
      </w:r>
      <w:r w:rsidR="001823B5">
        <w:t xml:space="preserve"> antenna port </w:t>
      </w:r>
      <w:r w:rsidR="00BF5244">
        <w:t>are</w:t>
      </w:r>
      <w:r w:rsidR="001823B5">
        <w:t xml:space="preserve"> derived </w:t>
      </w:r>
      <w:r w:rsidR="00BF5244">
        <w:t xml:space="preserve">by UE </w:t>
      </w:r>
      <w:r w:rsidR="001823B5">
        <w:t>(e.g. maximiz</w:t>
      </w:r>
      <w:r w:rsidR="00754B62">
        <w:t>ing</w:t>
      </w:r>
      <w:r w:rsidR="001823B5">
        <w:t xml:space="preserve"> the power of the first arrival path component or maximiz</w:t>
      </w:r>
      <w:r w:rsidR="00754B62">
        <w:t>ing</w:t>
      </w:r>
      <w:r w:rsidR="001823B5">
        <w:t xml:space="preserve"> the overall received power as more suitable for communication).</w:t>
      </w:r>
      <w:r w:rsidR="00BF5244">
        <w:t xml:space="preserve"> Beside that it needs to be discussed how UE </w:t>
      </w:r>
      <w:r w:rsidR="00F61E07">
        <w:t xml:space="preserve">receive </w:t>
      </w:r>
      <w:r w:rsidR="00BF5244">
        <w:t xml:space="preserve">beamforming is taken into account </w:t>
      </w:r>
      <w:r w:rsidR="00FE0C6A">
        <w:t>and affects positioning</w:t>
      </w:r>
      <w:r w:rsidR="00BF5244">
        <w:t>.</w:t>
      </w:r>
    </w:p>
    <w:p w14:paraId="57C7EE57" w14:textId="77777777" w:rsidR="00E92AA9" w:rsidRDefault="00E92AA9" w:rsidP="00323D36">
      <w:pPr>
        <w:pStyle w:val="3GPPText"/>
        <w:numPr>
          <w:ilvl w:val="0"/>
          <w:numId w:val="13"/>
        </w:numPr>
      </w:pPr>
      <w:r>
        <w:t xml:space="preserve"> </w:t>
      </w:r>
    </w:p>
    <w:p w14:paraId="5F1E4C7F" w14:textId="77777777" w:rsidR="00E92AA9" w:rsidRPr="00E92AA9" w:rsidRDefault="00AD1D07" w:rsidP="00323D36">
      <w:pPr>
        <w:pStyle w:val="3GPPText"/>
        <w:numPr>
          <w:ilvl w:val="1"/>
          <w:numId w:val="13"/>
        </w:numPr>
        <w:rPr>
          <w:b/>
        </w:rPr>
      </w:pPr>
      <w:r w:rsidRPr="00E92AA9">
        <w:rPr>
          <w:b/>
        </w:rPr>
        <w:t xml:space="preserve">Support </w:t>
      </w:r>
      <w:r w:rsidR="001823B5" w:rsidRPr="00E92AA9">
        <w:rPr>
          <w:b/>
        </w:rPr>
        <w:t xml:space="preserve">the </w:t>
      </w:r>
      <w:r w:rsidR="00952385" w:rsidRPr="00E92AA9">
        <w:rPr>
          <w:b/>
        </w:rPr>
        <w:t xml:space="preserve">first arrival path timing </w:t>
      </w:r>
      <w:r w:rsidRPr="00E92AA9">
        <w:rPr>
          <w:b/>
        </w:rPr>
        <w:t xml:space="preserve">estimation </w:t>
      </w:r>
      <w:r w:rsidR="00952385" w:rsidRPr="00E92AA9">
        <w:rPr>
          <w:b/>
        </w:rPr>
        <w:t>and RSTD measurements for NR DL positioning</w:t>
      </w:r>
      <w:r w:rsidR="005A532E" w:rsidRPr="00E92AA9">
        <w:rPr>
          <w:b/>
        </w:rPr>
        <w:t xml:space="preserve"> </w:t>
      </w:r>
      <w:r w:rsidR="00BF5244" w:rsidRPr="00E92AA9">
        <w:rPr>
          <w:b/>
        </w:rPr>
        <w:t>(</w:t>
      </w:r>
      <w:r w:rsidR="005A532E" w:rsidRPr="00E92AA9">
        <w:rPr>
          <w:b/>
        </w:rPr>
        <w:t xml:space="preserve">e.g. </w:t>
      </w:r>
      <w:r w:rsidR="00BF5244" w:rsidRPr="00E92AA9">
        <w:rPr>
          <w:b/>
        </w:rPr>
        <w:t>inter-cell</w:t>
      </w:r>
      <w:r w:rsidR="005A532E" w:rsidRPr="00E92AA9">
        <w:rPr>
          <w:b/>
        </w:rPr>
        <w:t xml:space="preserve"> </w:t>
      </w:r>
      <w:r w:rsidR="00BF5244" w:rsidRPr="00E92AA9">
        <w:rPr>
          <w:b/>
        </w:rPr>
        <w:t>/</w:t>
      </w:r>
      <w:r w:rsidR="005A532E" w:rsidRPr="00E92AA9">
        <w:rPr>
          <w:b/>
        </w:rPr>
        <w:t xml:space="preserve"> inter-</w:t>
      </w:r>
      <w:r w:rsidR="00BF5244" w:rsidRPr="00E92AA9">
        <w:rPr>
          <w:b/>
        </w:rPr>
        <w:t>TRP RSTD</w:t>
      </w:r>
      <w:r w:rsidR="001F7DD2" w:rsidRPr="00E92AA9">
        <w:rPr>
          <w:b/>
        </w:rPr>
        <w:t xml:space="preserve"> measurements</w:t>
      </w:r>
      <w:r w:rsidR="00BF5244" w:rsidRPr="00E92AA9">
        <w:rPr>
          <w:b/>
        </w:rPr>
        <w:t>)</w:t>
      </w:r>
    </w:p>
    <w:p w14:paraId="443BF97E" w14:textId="77777777" w:rsidR="00E92AA9" w:rsidRPr="00E92AA9" w:rsidRDefault="00754B62" w:rsidP="00323D36">
      <w:pPr>
        <w:pStyle w:val="3GPPText"/>
        <w:numPr>
          <w:ilvl w:val="1"/>
          <w:numId w:val="13"/>
        </w:numPr>
        <w:rPr>
          <w:b/>
        </w:rPr>
      </w:pPr>
      <w:r w:rsidRPr="00E92AA9">
        <w:rPr>
          <w:b/>
        </w:rPr>
        <w:t>Study implications of TX and RX beam sweeping on NR positioning performance</w:t>
      </w:r>
    </w:p>
    <w:p w14:paraId="0C31DDDC" w14:textId="4BDF3E19" w:rsidR="00952385" w:rsidRPr="00E92AA9" w:rsidRDefault="00952385" w:rsidP="00323D36">
      <w:pPr>
        <w:pStyle w:val="3GPPText"/>
        <w:numPr>
          <w:ilvl w:val="1"/>
          <w:numId w:val="13"/>
        </w:numPr>
        <w:rPr>
          <w:b/>
        </w:rPr>
      </w:pPr>
      <w:r w:rsidRPr="00E92AA9">
        <w:rPr>
          <w:b/>
        </w:rPr>
        <w:t xml:space="preserve">Further study benefits of </w:t>
      </w:r>
      <w:proofErr w:type="spellStart"/>
      <w:r w:rsidRPr="00E92AA9">
        <w:rPr>
          <w:b/>
        </w:rPr>
        <w:t>AoD</w:t>
      </w:r>
      <w:proofErr w:type="spellEnd"/>
      <w:r w:rsidRPr="00E92AA9">
        <w:rPr>
          <w:b/>
        </w:rPr>
        <w:t xml:space="preserve"> and </w:t>
      </w:r>
      <w:proofErr w:type="spellStart"/>
      <w:r w:rsidRPr="00E92AA9">
        <w:rPr>
          <w:b/>
        </w:rPr>
        <w:t>AoA</w:t>
      </w:r>
      <w:proofErr w:type="spellEnd"/>
      <w:r w:rsidRPr="00E92AA9">
        <w:rPr>
          <w:b/>
        </w:rPr>
        <w:t xml:space="preserve"> estimation </w:t>
      </w:r>
      <w:r w:rsidR="001823B5" w:rsidRPr="00E92AA9">
        <w:rPr>
          <w:b/>
        </w:rPr>
        <w:t xml:space="preserve">of </w:t>
      </w:r>
      <w:r w:rsidRPr="00E92AA9">
        <w:rPr>
          <w:b/>
        </w:rPr>
        <w:t>the first arrival path</w:t>
      </w:r>
      <w:r w:rsidR="001823B5" w:rsidRPr="00E92AA9">
        <w:rPr>
          <w:b/>
        </w:rPr>
        <w:t xml:space="preserve"> at UE side to enable NR DL positioning</w:t>
      </w:r>
      <w:r w:rsidR="005A532E" w:rsidRPr="00E92AA9">
        <w:rPr>
          <w:b/>
        </w:rPr>
        <w:t xml:space="preserve"> considering </w:t>
      </w:r>
      <w:r w:rsidR="001F7DD2" w:rsidRPr="00E92AA9">
        <w:rPr>
          <w:b/>
        </w:rPr>
        <w:t xml:space="preserve">possibility of </w:t>
      </w:r>
      <w:r w:rsidR="005A532E" w:rsidRPr="00E92AA9">
        <w:rPr>
          <w:b/>
        </w:rPr>
        <w:t xml:space="preserve">beamforming at </w:t>
      </w:r>
      <w:proofErr w:type="spellStart"/>
      <w:r w:rsidR="005A532E" w:rsidRPr="00E92AA9">
        <w:rPr>
          <w:b/>
        </w:rPr>
        <w:t>gNB</w:t>
      </w:r>
      <w:proofErr w:type="spellEnd"/>
      <w:r w:rsidR="005A532E" w:rsidRPr="00E92AA9">
        <w:rPr>
          <w:b/>
        </w:rPr>
        <w:t>/TRP/UE side</w:t>
      </w:r>
    </w:p>
    <w:p w14:paraId="5D2D7BE2" w14:textId="23C8CAD6" w:rsidR="0014132A" w:rsidRDefault="0014132A" w:rsidP="0014132A">
      <w:pPr>
        <w:pStyle w:val="3GPPText"/>
      </w:pPr>
      <w:r w:rsidRPr="0014132A">
        <w:t>One of the critical issues for positioning</w:t>
      </w:r>
      <w:r>
        <w:t xml:space="preserve"> is to determine whether the first arrival path correspond to LOS component, i.e. LOS detection problem. There are multiple ways how UE can try to estimate whether the first arrival path is represented by LOS component. If this information can be extracted at the UE side and reported, it may benefit the overall positioning performance. The latter can be feasible especially in </w:t>
      </w:r>
      <w:proofErr w:type="spellStart"/>
      <w:r>
        <w:t>mmWave</w:t>
      </w:r>
      <w:proofErr w:type="spellEnd"/>
      <w:r>
        <w:t xml:space="preserve"> band with high resolution in time. </w:t>
      </w:r>
    </w:p>
    <w:p w14:paraId="0B84C271" w14:textId="77777777" w:rsidR="0014132A" w:rsidRDefault="0014132A" w:rsidP="00323D36">
      <w:pPr>
        <w:pStyle w:val="3GPPText"/>
        <w:numPr>
          <w:ilvl w:val="0"/>
          <w:numId w:val="13"/>
        </w:numPr>
        <w:rPr>
          <w:lang w:val="en-GB"/>
        </w:rPr>
      </w:pPr>
    </w:p>
    <w:p w14:paraId="7F242A3C" w14:textId="0A8F91D2" w:rsidR="0014132A" w:rsidRDefault="0014132A" w:rsidP="00323D36">
      <w:pPr>
        <w:pStyle w:val="3GPPText"/>
        <w:numPr>
          <w:ilvl w:val="1"/>
          <w:numId w:val="10"/>
        </w:numPr>
        <w:rPr>
          <w:b/>
          <w:lang w:val="en-GB"/>
        </w:rPr>
      </w:pPr>
      <w:r>
        <w:rPr>
          <w:b/>
          <w:lang w:val="en-GB"/>
        </w:rPr>
        <w:t>Study techniques for LOS detection in NR positioning framework</w:t>
      </w:r>
    </w:p>
    <w:p w14:paraId="69D65687" w14:textId="77777777" w:rsidR="0014132A" w:rsidRPr="0014132A" w:rsidRDefault="0014132A" w:rsidP="0014132A">
      <w:pPr>
        <w:pStyle w:val="3GPPText"/>
      </w:pPr>
    </w:p>
    <w:p w14:paraId="318A9591" w14:textId="6F62BF14" w:rsidR="00A56BB0" w:rsidRDefault="00A56BB0" w:rsidP="007F4ACC">
      <w:pPr>
        <w:pStyle w:val="Heading3"/>
      </w:pPr>
      <w:r>
        <w:t>Channel Impulse Response Information</w:t>
      </w:r>
    </w:p>
    <w:p w14:paraId="6C672F29" w14:textId="39245694" w:rsidR="00947E55" w:rsidRDefault="005339F0" w:rsidP="00A56BB0">
      <w:pPr>
        <w:pStyle w:val="3GPPText"/>
      </w:pPr>
      <w:r>
        <w:t>In general case,</w:t>
      </w:r>
      <w:r w:rsidR="00692ED9">
        <w:t xml:space="preserve"> the multipath channel impulse response (e.g. MIMO channel</w:t>
      </w:r>
      <w:r w:rsidR="00947E55">
        <w:t xml:space="preserve"> </w:t>
      </w:r>
      <w:r w:rsidR="00692ED9">
        <w:t>including first arrival path and multi-path components</w:t>
      </w:r>
      <w:r w:rsidR="00947E55">
        <w:t>)</w:t>
      </w:r>
      <w:r>
        <w:t xml:space="preserve"> measurements can be used</w:t>
      </w:r>
      <w:r w:rsidR="00754B62">
        <w:t>.</w:t>
      </w:r>
      <w:r>
        <w:t xml:space="preserve"> </w:t>
      </w:r>
      <w:r w:rsidR="00754B62">
        <w:t>T</w:t>
      </w:r>
      <w:r w:rsidR="00692ED9">
        <w:t xml:space="preserve">iming and </w:t>
      </w:r>
      <w:proofErr w:type="spellStart"/>
      <w:r w:rsidR="00692ED9">
        <w:t>Ao</w:t>
      </w:r>
      <w:r w:rsidR="00947E55">
        <w:t>D</w:t>
      </w:r>
      <w:proofErr w:type="spellEnd"/>
      <w:r w:rsidR="00692ED9">
        <w:t>/</w:t>
      </w:r>
      <w:proofErr w:type="spellStart"/>
      <w:r w:rsidR="00692ED9">
        <w:t>Ao</w:t>
      </w:r>
      <w:r w:rsidR="00947E55">
        <w:t>A</w:t>
      </w:r>
      <w:proofErr w:type="spellEnd"/>
      <w:r w:rsidR="00692ED9">
        <w:t xml:space="preserve"> </w:t>
      </w:r>
      <w:r>
        <w:t xml:space="preserve">information </w:t>
      </w:r>
      <w:r w:rsidR="00754B62">
        <w:t xml:space="preserve">can be </w:t>
      </w:r>
      <w:r>
        <w:t>extracted for subset of channel impulse response paths.</w:t>
      </w:r>
      <w:r w:rsidR="00692ED9">
        <w:t xml:space="preserve"> The </w:t>
      </w:r>
      <w:r w:rsidR="00947E55">
        <w:t xml:space="preserve">main motivation behind </w:t>
      </w:r>
      <w:r w:rsidR="00692ED9">
        <w:t xml:space="preserve">this principle is </w:t>
      </w:r>
      <w:r w:rsidR="00FB74B6">
        <w:t xml:space="preserve">to </w:t>
      </w:r>
      <w:r w:rsidR="00947E55">
        <w:t xml:space="preserve">exploit </w:t>
      </w:r>
      <w:r w:rsidR="00692ED9">
        <w:t>multi-path components as a useful information for location.</w:t>
      </w:r>
      <w:r w:rsidR="00947E55">
        <w:t xml:space="preserve"> </w:t>
      </w:r>
      <w:r w:rsidR="00FB74B6">
        <w:t xml:space="preserve">Selected </w:t>
      </w:r>
      <w:r w:rsidR="00947E55">
        <w:t>multi-path component</w:t>
      </w:r>
      <w:r w:rsidR="00FB74B6">
        <w:t>s</w:t>
      </w:r>
      <w:r w:rsidR="00947E55">
        <w:t xml:space="preserve"> can be viewed as a </w:t>
      </w:r>
      <w:r w:rsidR="00FB74B6">
        <w:t xml:space="preserve">first order </w:t>
      </w:r>
      <w:r w:rsidR="00947E55">
        <w:t xml:space="preserve">reflected </w:t>
      </w:r>
      <w:r w:rsidR="00FB74B6">
        <w:t xml:space="preserve">signals </w:t>
      </w:r>
      <w:r w:rsidR="00947E55">
        <w:t>coming from virtual reference source</w:t>
      </w:r>
      <w:r w:rsidR="00754B62">
        <w:t>(s)</w:t>
      </w:r>
      <w:r w:rsidR="00947E55">
        <w:t xml:space="preserve"> (mirror source</w:t>
      </w:r>
      <w:r w:rsidR="00754B62">
        <w:t>(s)</w:t>
      </w:r>
      <w:r w:rsidR="00947E55">
        <w:t xml:space="preserve">). If </w:t>
      </w:r>
      <w:r w:rsidR="00FB74B6">
        <w:t>coordinates</w:t>
      </w:r>
      <w:r w:rsidR="00947E55">
        <w:t xml:space="preserve"> of the actual reference source</w:t>
      </w:r>
      <w:r w:rsidR="00FB74B6">
        <w:t xml:space="preserve"> as well as reflectors are known,</w:t>
      </w:r>
      <w:r w:rsidR="00947E55">
        <w:t xml:space="preserve"> the </w:t>
      </w:r>
      <w:r w:rsidR="00FB74B6">
        <w:t xml:space="preserve">timing measurements </w:t>
      </w:r>
      <w:r w:rsidR="00947E55">
        <w:t>of multipath components can be used for positioning of target UE.</w:t>
      </w:r>
      <w:r w:rsidR="00FB74B6">
        <w:t xml:space="preserve"> In this scenario </w:t>
      </w:r>
      <w:r w:rsidR="00F56D4B">
        <w:t xml:space="preserve">multi-path </w:t>
      </w:r>
      <w:r w:rsidR="00FB74B6">
        <w:t>angular information can be used to detect reflection po</w:t>
      </w:r>
      <w:r w:rsidR="00F56D4B">
        <w:t>ints.</w:t>
      </w:r>
    </w:p>
    <w:p w14:paraId="0FDCAC64" w14:textId="7F855D50" w:rsidR="00947E55" w:rsidRDefault="00947E55" w:rsidP="00947E55">
      <w:pPr>
        <w:pStyle w:val="3GPPText"/>
        <w:jc w:val="center"/>
      </w:pPr>
      <w:r w:rsidRPr="00947E55">
        <w:object w:dxaOrig="10896" w:dyaOrig="10116" w14:anchorId="04078AFE">
          <v:shape id="_x0000_i1027" type="#_x0000_t75" style="width:228.15pt;height:212.25pt" o:ole="">
            <v:imagedata r:id="rId18" o:title=""/>
          </v:shape>
          <o:OLEObject Type="Embed" ProgID="Visio.Drawing.15" ShapeID="_x0000_i1027" DrawAspect="Content" ObjectID="_1599663349" r:id="rId19"/>
        </w:object>
      </w:r>
    </w:p>
    <w:p w14:paraId="7AC4A497" w14:textId="67017872" w:rsidR="00947E55" w:rsidRDefault="00947E55" w:rsidP="00947E55">
      <w:pPr>
        <w:pStyle w:val="Caption"/>
        <w:jc w:val="center"/>
      </w:pPr>
      <w:r>
        <w:t xml:space="preserve">Figure </w:t>
      </w:r>
      <w:r>
        <w:fldChar w:fldCharType="begin"/>
      </w:r>
      <w:r>
        <w:instrText xml:space="preserve"> SEQ Figure \* ARABIC </w:instrText>
      </w:r>
      <w:r>
        <w:fldChar w:fldCharType="separate"/>
      </w:r>
      <w:r w:rsidR="00E92AA9">
        <w:rPr>
          <w:noProof/>
        </w:rPr>
        <w:t>3</w:t>
      </w:r>
      <w:r>
        <w:fldChar w:fldCharType="end"/>
      </w:r>
      <w:r>
        <w:t>: Positioning through reflection points</w:t>
      </w:r>
      <w:r w:rsidR="00173981">
        <w:t xml:space="preserve"> (mirror reference sources)</w:t>
      </w:r>
    </w:p>
    <w:p w14:paraId="64EB2206" w14:textId="60156F50" w:rsidR="00947E55" w:rsidRDefault="00173981" w:rsidP="00A56BB0">
      <w:pPr>
        <w:pStyle w:val="3GPPText"/>
      </w:pPr>
      <w:r>
        <w:t xml:space="preserve">The utilization of multi-path </w:t>
      </w:r>
      <w:r w:rsidR="002A3E1A">
        <w:t xml:space="preserve">channel </w:t>
      </w:r>
      <w:r>
        <w:t xml:space="preserve">components can be especially beneficial for </w:t>
      </w:r>
      <w:proofErr w:type="spellStart"/>
      <w:r>
        <w:t>mmWave</w:t>
      </w:r>
      <w:proofErr w:type="spellEnd"/>
      <w:r>
        <w:t xml:space="preserve">, where high resolution of multi-paths components in time and </w:t>
      </w:r>
      <w:r w:rsidR="001620B6">
        <w:t>space</w:t>
      </w:r>
      <w:r>
        <w:t xml:space="preserve"> can be achieved. Although this approach looks promising, multiple technical issues need to be resolved for its practical implementation</w:t>
      </w:r>
      <w:r w:rsidR="00781990">
        <w:t xml:space="preserve"> </w:t>
      </w:r>
      <w:r w:rsidR="00C27F10">
        <w:fldChar w:fldCharType="begin"/>
      </w:r>
      <w:r w:rsidR="00C27F10">
        <w:instrText xml:space="preserve"> REF _Ref525385945 \n \h </w:instrText>
      </w:r>
      <w:r w:rsidR="00C27F10">
        <w:fldChar w:fldCharType="separate"/>
      </w:r>
      <w:r w:rsidR="00E92AA9">
        <w:t>[5]</w:t>
      </w:r>
      <w:r w:rsidR="00C27F10">
        <w:fldChar w:fldCharType="end"/>
      </w:r>
      <w:r>
        <w:t>:</w:t>
      </w:r>
    </w:p>
    <w:p w14:paraId="1CC5B1FC" w14:textId="74BFEF06" w:rsidR="00781990" w:rsidRDefault="00C27F10" w:rsidP="00781990">
      <w:pPr>
        <w:pStyle w:val="3GPPAgreements"/>
      </w:pPr>
      <w:r>
        <w:t xml:space="preserve">Accurate estimation </w:t>
      </w:r>
      <w:r w:rsidR="00781990">
        <w:t>of UE antenna orientation information;</w:t>
      </w:r>
    </w:p>
    <w:p w14:paraId="693F8158" w14:textId="7E7F9643" w:rsidR="001620B6" w:rsidRDefault="00173981" w:rsidP="00EC044E">
      <w:pPr>
        <w:pStyle w:val="3GPPAgreements"/>
      </w:pPr>
      <w:r>
        <w:t xml:space="preserve">Identification of reflection points </w:t>
      </w:r>
      <w:r w:rsidR="001620B6">
        <w:t>and mirror sources</w:t>
      </w:r>
      <w:r w:rsidR="00A776EF">
        <w:t>;</w:t>
      </w:r>
    </w:p>
    <w:p w14:paraId="4E9D6733" w14:textId="7FB4779B" w:rsidR="001620B6" w:rsidRDefault="00EC044E" w:rsidP="00EC044E">
      <w:pPr>
        <w:pStyle w:val="3GPPAgreements"/>
      </w:pPr>
      <w:r>
        <w:t xml:space="preserve">Mechanisms to distinguish the first order from the </w:t>
      </w:r>
      <w:r w:rsidRPr="00EC044E">
        <w:rPr>
          <w:i/>
        </w:rPr>
        <w:t>n</w:t>
      </w:r>
      <w:r>
        <w:t>-</w:t>
      </w:r>
      <w:proofErr w:type="spellStart"/>
      <w:r>
        <w:t>th</w:t>
      </w:r>
      <w:proofErr w:type="spellEnd"/>
      <w:r>
        <w:t xml:space="preserve"> order reflectors</w:t>
      </w:r>
      <w:r w:rsidR="00A776EF">
        <w:t>;</w:t>
      </w:r>
    </w:p>
    <w:p w14:paraId="516D4D68" w14:textId="495D6B78" w:rsidR="001620B6" w:rsidRDefault="00EC044E" w:rsidP="00EC044E">
      <w:pPr>
        <w:pStyle w:val="3GPPAgreements"/>
      </w:pPr>
      <w:r>
        <w:t>Association of the reflection points (mirror sources) with the timing and angular information measurements</w:t>
      </w:r>
      <w:r w:rsidR="00A776EF">
        <w:t>;</w:t>
      </w:r>
    </w:p>
    <w:p w14:paraId="5CDA54F4" w14:textId="07F90184" w:rsidR="00EC044E" w:rsidRDefault="00EC044E" w:rsidP="00EC044E">
      <w:pPr>
        <w:pStyle w:val="3GPPAgreements"/>
      </w:pPr>
      <w:r>
        <w:t>etc.</w:t>
      </w:r>
    </w:p>
    <w:p w14:paraId="7D4A3FE4" w14:textId="6815554B" w:rsidR="00EC044E" w:rsidRDefault="00EC044E" w:rsidP="00A56BB0">
      <w:pPr>
        <w:pStyle w:val="3GPPText"/>
      </w:pPr>
      <w:r>
        <w:t>Some of these issues can be addressed if map of reflection points is known jointly with</w:t>
      </w:r>
      <w:r w:rsidR="00A776EF">
        <w:t xml:space="preserve"> the </w:t>
      </w:r>
      <w:r>
        <w:t>information on UE antenna orientation</w:t>
      </w:r>
      <w:r w:rsidR="00A776EF">
        <w:t>.</w:t>
      </w:r>
    </w:p>
    <w:p w14:paraId="7A0DD3E6" w14:textId="77777777" w:rsidR="00A56BB0" w:rsidRDefault="00A56BB0" w:rsidP="00323D36">
      <w:pPr>
        <w:pStyle w:val="3GPPText"/>
        <w:numPr>
          <w:ilvl w:val="0"/>
          <w:numId w:val="13"/>
        </w:numPr>
        <w:rPr>
          <w:lang w:val="en-GB"/>
        </w:rPr>
      </w:pPr>
    </w:p>
    <w:p w14:paraId="7F8707D3" w14:textId="343CCFB8" w:rsidR="00A56BB0" w:rsidRDefault="00A56BB0" w:rsidP="00323D36">
      <w:pPr>
        <w:pStyle w:val="3GPPText"/>
        <w:numPr>
          <w:ilvl w:val="1"/>
          <w:numId w:val="10"/>
        </w:numPr>
        <w:rPr>
          <w:b/>
          <w:lang w:val="en-GB"/>
        </w:rPr>
      </w:pPr>
      <w:r>
        <w:rPr>
          <w:b/>
          <w:lang w:val="en-GB"/>
        </w:rPr>
        <w:t xml:space="preserve">Further study benefits of </w:t>
      </w:r>
      <w:r w:rsidR="00173981">
        <w:rPr>
          <w:b/>
          <w:lang w:val="en-GB"/>
        </w:rPr>
        <w:t xml:space="preserve">utilizing </w:t>
      </w:r>
      <w:r>
        <w:rPr>
          <w:b/>
          <w:lang w:val="en-GB"/>
        </w:rPr>
        <w:t>multi-path channel impulse response components</w:t>
      </w:r>
      <w:r w:rsidR="00173981">
        <w:rPr>
          <w:b/>
          <w:lang w:val="en-GB"/>
        </w:rPr>
        <w:t xml:space="preserve"> for NR positioning</w:t>
      </w:r>
      <w:r w:rsidR="00176967">
        <w:rPr>
          <w:b/>
          <w:lang w:val="en-GB"/>
        </w:rPr>
        <w:t xml:space="preserve"> (e.g. timing of multipath components)</w:t>
      </w:r>
    </w:p>
    <w:p w14:paraId="4F0E952C" w14:textId="77777777" w:rsidR="00176967" w:rsidRPr="00176967" w:rsidRDefault="00176967" w:rsidP="00176967">
      <w:pPr>
        <w:pStyle w:val="3GPPText"/>
      </w:pPr>
    </w:p>
    <w:p w14:paraId="336F600E" w14:textId="4308F26B" w:rsidR="00BD71D4" w:rsidRDefault="00BD71D4" w:rsidP="00915984">
      <w:pPr>
        <w:pStyle w:val="3GPPH2"/>
      </w:pPr>
      <w:r>
        <w:t>Uplink Positioning Methods</w:t>
      </w:r>
    </w:p>
    <w:p w14:paraId="449F3FE3" w14:textId="20D3B0DB" w:rsidR="009B1BFE" w:rsidRDefault="0030438A" w:rsidP="00DB1447">
      <w:pPr>
        <w:pStyle w:val="3GPPText"/>
        <w:rPr>
          <w:lang w:val="en-GB"/>
        </w:rPr>
      </w:pPr>
      <w:r>
        <w:rPr>
          <w:lang w:val="en-GB"/>
        </w:rPr>
        <w:t>In</w:t>
      </w:r>
      <w:r w:rsidR="00A776EF">
        <w:rPr>
          <w:lang w:val="en-GB"/>
        </w:rPr>
        <w:t xml:space="preserve"> case of </w:t>
      </w:r>
      <w:r>
        <w:rPr>
          <w:lang w:val="en-GB"/>
        </w:rPr>
        <w:t>UL positioning,</w:t>
      </w:r>
      <w:r w:rsidR="00296C02">
        <w:rPr>
          <w:lang w:val="en-GB"/>
        </w:rPr>
        <w:t xml:space="preserve"> </w:t>
      </w:r>
      <w:r>
        <w:rPr>
          <w:lang w:val="en-GB"/>
        </w:rPr>
        <w:t>m</w:t>
      </w:r>
      <w:r w:rsidR="00906000">
        <w:rPr>
          <w:lang w:val="en-GB"/>
        </w:rPr>
        <w:t xml:space="preserve">easurements </w:t>
      </w:r>
      <w:r>
        <w:rPr>
          <w:lang w:val="en-GB"/>
        </w:rPr>
        <w:t xml:space="preserve">of signal location parameters </w:t>
      </w:r>
      <w:r w:rsidR="00DB1447">
        <w:t xml:space="preserve">are </w:t>
      </w:r>
      <w:r w:rsidR="00906000">
        <w:rPr>
          <w:lang w:val="en-GB"/>
        </w:rPr>
        <w:t xml:space="preserve">done by </w:t>
      </w:r>
      <w:proofErr w:type="spellStart"/>
      <w:r w:rsidR="00906000">
        <w:rPr>
          <w:lang w:val="en-GB"/>
        </w:rPr>
        <w:t>gNBs</w:t>
      </w:r>
      <w:proofErr w:type="spellEnd"/>
      <w:r>
        <w:rPr>
          <w:lang w:val="en-GB"/>
        </w:rPr>
        <w:t xml:space="preserve">/TRPs. </w:t>
      </w:r>
      <w:r w:rsidR="00DB1447">
        <w:t>T</w:t>
      </w:r>
      <w:r>
        <w:rPr>
          <w:lang w:val="en-GB"/>
        </w:rPr>
        <w:t>he similar set of signal location parameters</w:t>
      </w:r>
      <w:r w:rsidR="002A3E1A">
        <w:rPr>
          <w:lang w:val="en-GB"/>
        </w:rPr>
        <w:t xml:space="preserve"> as in DL</w:t>
      </w:r>
      <w:r>
        <w:rPr>
          <w:lang w:val="en-GB"/>
        </w:rPr>
        <w:t xml:space="preserve"> can be estimated</w:t>
      </w:r>
      <w:r w:rsidR="009F33D5">
        <w:rPr>
          <w:lang w:val="en-GB"/>
        </w:rPr>
        <w:t xml:space="preserve">. </w:t>
      </w:r>
      <w:r w:rsidR="00DB1447">
        <w:rPr>
          <w:lang w:val="en-GB"/>
        </w:rPr>
        <w:t>Similar to DL positioning, either received waveforms</w:t>
      </w:r>
      <w:r w:rsidR="00296C02">
        <w:rPr>
          <w:lang w:val="en-GB"/>
        </w:rPr>
        <w:t xml:space="preserve">, first arrival path </w:t>
      </w:r>
      <w:r w:rsidR="00DB1447">
        <w:rPr>
          <w:lang w:val="en-GB"/>
        </w:rPr>
        <w:t xml:space="preserve">or </w:t>
      </w:r>
      <w:r w:rsidR="00296C02">
        <w:rPr>
          <w:lang w:val="en-GB"/>
        </w:rPr>
        <w:t>channel impulse response information from multiple TRPs</w:t>
      </w:r>
      <w:r w:rsidR="009B1BFE">
        <w:rPr>
          <w:lang w:val="en-GB"/>
        </w:rPr>
        <w:t xml:space="preserve"> can be used</w:t>
      </w:r>
      <w:r w:rsidR="009F33D5">
        <w:rPr>
          <w:lang w:val="en-GB"/>
        </w:rPr>
        <w:t>.</w:t>
      </w:r>
      <w:r w:rsidR="00D15D13">
        <w:rPr>
          <w:lang w:val="en-GB"/>
        </w:rPr>
        <w:t xml:space="preserve"> </w:t>
      </w:r>
      <w:r w:rsidR="00DB1447">
        <w:rPr>
          <w:lang w:val="en-GB"/>
        </w:rPr>
        <w:t>Fundamentally</w:t>
      </w:r>
      <w:r w:rsidR="00D15D13">
        <w:rPr>
          <w:lang w:val="en-GB"/>
        </w:rPr>
        <w:t xml:space="preserve">, many </w:t>
      </w:r>
      <w:r w:rsidR="00296C02">
        <w:rPr>
          <w:lang w:val="en-GB"/>
        </w:rPr>
        <w:t xml:space="preserve">of </w:t>
      </w:r>
      <w:r w:rsidR="00D15D13">
        <w:rPr>
          <w:lang w:val="en-GB"/>
        </w:rPr>
        <w:t xml:space="preserve">technical </w:t>
      </w:r>
      <w:r w:rsidR="00440CDE">
        <w:rPr>
          <w:lang w:val="en-GB"/>
        </w:rPr>
        <w:t xml:space="preserve">challenges </w:t>
      </w:r>
      <w:r w:rsidR="00D15D13">
        <w:rPr>
          <w:lang w:val="en-GB"/>
        </w:rPr>
        <w:t>are common for DL and UL positioning</w:t>
      </w:r>
      <w:r w:rsidR="00EA4FFE">
        <w:rPr>
          <w:lang w:val="en-GB"/>
        </w:rPr>
        <w:t xml:space="preserve">, </w:t>
      </w:r>
      <w:r w:rsidR="00D15D13">
        <w:rPr>
          <w:lang w:val="en-GB"/>
        </w:rPr>
        <w:t>e.g.</w:t>
      </w:r>
      <w:r w:rsidR="00296C02">
        <w:rPr>
          <w:lang w:val="en-GB"/>
        </w:rPr>
        <w:t xml:space="preserve"> sensitivity to</w:t>
      </w:r>
      <w:r w:rsidR="00D15D13">
        <w:rPr>
          <w:lang w:val="en-GB"/>
        </w:rPr>
        <w:t xml:space="preserve"> synchronization</w:t>
      </w:r>
      <w:r w:rsidR="00124D23">
        <w:rPr>
          <w:lang w:val="en-GB"/>
        </w:rPr>
        <w:t>/calibration</w:t>
      </w:r>
      <w:r w:rsidR="00D15D13">
        <w:rPr>
          <w:lang w:val="en-GB"/>
        </w:rPr>
        <w:t xml:space="preserve"> </w:t>
      </w:r>
      <w:r w:rsidR="00296C02">
        <w:rPr>
          <w:lang w:val="en-GB"/>
        </w:rPr>
        <w:t>errors.</w:t>
      </w:r>
    </w:p>
    <w:p w14:paraId="19345B7A" w14:textId="7D7D9F2F" w:rsidR="00440CDE" w:rsidRDefault="00296C02" w:rsidP="00DB1447">
      <w:pPr>
        <w:pStyle w:val="3GPPText"/>
        <w:rPr>
          <w:lang w:val="en-GB"/>
        </w:rPr>
      </w:pPr>
      <w:r>
        <w:rPr>
          <w:lang w:val="en-GB"/>
        </w:rPr>
        <w:t xml:space="preserve">The major </w:t>
      </w:r>
      <w:r w:rsidR="00440CDE">
        <w:rPr>
          <w:lang w:val="en-GB"/>
        </w:rPr>
        <w:t xml:space="preserve">drawback of </w:t>
      </w:r>
      <w:r>
        <w:rPr>
          <w:lang w:val="en-GB"/>
        </w:rPr>
        <w:t xml:space="preserve">UL positioning comes from </w:t>
      </w:r>
      <w:r w:rsidR="009B1BFE">
        <w:rPr>
          <w:lang w:val="en-GB"/>
        </w:rPr>
        <w:t xml:space="preserve">total transmit power </w:t>
      </w:r>
      <w:r w:rsidR="00A776EF">
        <w:rPr>
          <w:lang w:val="en-GB"/>
        </w:rPr>
        <w:t>limit</w:t>
      </w:r>
      <w:r w:rsidR="00440CDE">
        <w:rPr>
          <w:lang w:val="en-GB"/>
        </w:rPr>
        <w:t xml:space="preserve"> </w:t>
      </w:r>
      <w:r w:rsidR="009B1BFE">
        <w:rPr>
          <w:lang w:val="en-GB"/>
        </w:rPr>
        <w:t xml:space="preserve">that is </w:t>
      </w:r>
      <w:r w:rsidR="00EA4FFE">
        <w:rPr>
          <w:lang w:val="en-GB"/>
        </w:rPr>
        <w:t xml:space="preserve">~20dB </w:t>
      </w:r>
      <w:r w:rsidR="00124D23">
        <w:rPr>
          <w:lang w:val="en-GB"/>
        </w:rPr>
        <w:t xml:space="preserve">higher for </w:t>
      </w:r>
      <w:r w:rsidR="009B1BFE">
        <w:rPr>
          <w:lang w:val="en-GB"/>
        </w:rPr>
        <w:t xml:space="preserve">DL </w:t>
      </w:r>
      <w:r w:rsidR="00EA4FFE">
        <w:rPr>
          <w:lang w:val="en-GB"/>
        </w:rPr>
        <w:t>positioning</w:t>
      </w:r>
      <w:r w:rsidR="00440CDE">
        <w:rPr>
          <w:lang w:val="en-GB"/>
        </w:rPr>
        <w:t xml:space="preserve"> techniques</w:t>
      </w:r>
      <w:r w:rsidR="009B1BFE">
        <w:rPr>
          <w:lang w:val="en-GB"/>
        </w:rPr>
        <w:t xml:space="preserve">. </w:t>
      </w:r>
      <w:r w:rsidR="00EA4FFE">
        <w:rPr>
          <w:lang w:val="en-GB"/>
        </w:rPr>
        <w:t xml:space="preserve">In addition, DL positioning </w:t>
      </w:r>
      <w:r w:rsidR="00124D23">
        <w:rPr>
          <w:lang w:val="en-GB"/>
        </w:rPr>
        <w:t xml:space="preserve">solutions are clearly </w:t>
      </w:r>
      <w:r w:rsidR="00EA4FFE">
        <w:rPr>
          <w:lang w:val="en-GB"/>
        </w:rPr>
        <w:t>more scalable design option</w:t>
      </w:r>
      <w:r w:rsidR="00124D23">
        <w:rPr>
          <w:lang w:val="en-GB"/>
        </w:rPr>
        <w:t>s</w:t>
      </w:r>
      <w:r w:rsidR="00176967">
        <w:rPr>
          <w:lang w:val="en-GB"/>
        </w:rPr>
        <w:t>,</w:t>
      </w:r>
      <w:r w:rsidR="00124D23">
        <w:rPr>
          <w:lang w:val="en-GB"/>
        </w:rPr>
        <w:t xml:space="preserve"> </w:t>
      </w:r>
      <w:r w:rsidR="00A776EF">
        <w:rPr>
          <w:lang w:val="en-GB"/>
        </w:rPr>
        <w:t xml:space="preserve">especially </w:t>
      </w:r>
      <w:r w:rsidR="00124D23">
        <w:rPr>
          <w:lang w:val="en-GB"/>
        </w:rPr>
        <w:t xml:space="preserve">if massive number of UEs need to be </w:t>
      </w:r>
      <w:r w:rsidR="00A776EF">
        <w:rPr>
          <w:lang w:val="en-GB"/>
        </w:rPr>
        <w:t>located</w:t>
      </w:r>
      <w:r w:rsidR="00EA4FFE">
        <w:rPr>
          <w:lang w:val="en-GB"/>
        </w:rPr>
        <w:t>.</w:t>
      </w:r>
    </w:p>
    <w:p w14:paraId="48FD7A1C" w14:textId="19F3E239" w:rsidR="00296C02" w:rsidRDefault="00124D23" w:rsidP="00DB1447">
      <w:pPr>
        <w:pStyle w:val="3GPPText"/>
        <w:rPr>
          <w:lang w:val="en-GB"/>
        </w:rPr>
      </w:pPr>
      <w:r>
        <w:rPr>
          <w:lang w:val="en-GB"/>
        </w:rPr>
        <w:t>The</w:t>
      </w:r>
      <w:r w:rsidR="00440CDE">
        <w:rPr>
          <w:lang w:val="en-GB"/>
        </w:rPr>
        <w:t xml:space="preserve"> </w:t>
      </w:r>
      <w:r w:rsidR="00B04ACE">
        <w:rPr>
          <w:lang w:val="en-GB"/>
        </w:rPr>
        <w:t xml:space="preserve">major </w:t>
      </w:r>
      <w:r w:rsidR="0058134E">
        <w:rPr>
          <w:lang w:val="en-GB"/>
        </w:rPr>
        <w:t>benefit</w:t>
      </w:r>
      <w:r w:rsidR="00440CDE">
        <w:rPr>
          <w:lang w:val="en-GB"/>
        </w:rPr>
        <w:t xml:space="preserve"> of UL </w:t>
      </w:r>
      <w:r w:rsidR="00EA4FFE">
        <w:rPr>
          <w:lang w:val="en-GB"/>
        </w:rPr>
        <w:t xml:space="preserve">positioning is </w:t>
      </w:r>
      <w:r w:rsidR="00B04ACE">
        <w:rPr>
          <w:lang w:val="en-GB"/>
        </w:rPr>
        <w:t xml:space="preserve">the </w:t>
      </w:r>
      <w:r w:rsidR="00EA4FFE">
        <w:rPr>
          <w:lang w:val="en-GB"/>
        </w:rPr>
        <w:t xml:space="preserve">enhanced capability to perform </w:t>
      </w:r>
      <w:proofErr w:type="spellStart"/>
      <w:r w:rsidR="00EA4FFE">
        <w:rPr>
          <w:lang w:val="en-GB"/>
        </w:rPr>
        <w:t>AoA</w:t>
      </w:r>
      <w:proofErr w:type="spellEnd"/>
      <w:r w:rsidR="00EA4FFE">
        <w:rPr>
          <w:lang w:val="en-GB"/>
        </w:rPr>
        <w:t xml:space="preserve"> measurements at </w:t>
      </w:r>
      <w:proofErr w:type="spellStart"/>
      <w:r w:rsidR="00EA4FFE">
        <w:rPr>
          <w:lang w:val="en-GB"/>
        </w:rPr>
        <w:t>gNB</w:t>
      </w:r>
      <w:proofErr w:type="spellEnd"/>
      <w:r w:rsidR="00EA4FFE">
        <w:rPr>
          <w:lang w:val="en-GB"/>
        </w:rPr>
        <w:t xml:space="preserve">/TRP side, </w:t>
      </w:r>
      <w:r>
        <w:rPr>
          <w:lang w:val="en-GB"/>
        </w:rPr>
        <w:t>due to typically</w:t>
      </w:r>
      <w:r w:rsidR="00EA4FFE">
        <w:rPr>
          <w:lang w:val="en-GB"/>
        </w:rPr>
        <w:t xml:space="preserve"> more powerful spatial processing </w:t>
      </w:r>
      <w:r w:rsidR="00440CDE">
        <w:rPr>
          <w:lang w:val="en-GB"/>
        </w:rPr>
        <w:t xml:space="preserve">capabilities </w:t>
      </w:r>
      <w:r>
        <w:rPr>
          <w:lang w:val="en-GB"/>
        </w:rPr>
        <w:t>(</w:t>
      </w:r>
      <w:r w:rsidR="00EA4FFE">
        <w:rPr>
          <w:lang w:val="en-GB"/>
        </w:rPr>
        <w:t xml:space="preserve">large antenna arrays and </w:t>
      </w:r>
      <w:r w:rsidR="00440CDE">
        <w:rPr>
          <w:lang w:val="en-GB"/>
        </w:rPr>
        <w:t xml:space="preserve">known </w:t>
      </w:r>
      <w:r w:rsidR="00A776EF">
        <w:rPr>
          <w:lang w:val="en-GB"/>
        </w:rPr>
        <w:t xml:space="preserve">antenna system </w:t>
      </w:r>
      <w:r>
        <w:rPr>
          <w:lang w:val="en-GB"/>
        </w:rPr>
        <w:t>orientation)</w:t>
      </w:r>
      <w:r w:rsidR="00EA4FFE">
        <w:rPr>
          <w:lang w:val="en-GB"/>
        </w:rPr>
        <w:t>.</w:t>
      </w:r>
      <w:r w:rsidR="00B04ACE">
        <w:rPr>
          <w:lang w:val="en-GB"/>
        </w:rPr>
        <w:t xml:space="preserve"> </w:t>
      </w:r>
      <w:r w:rsidR="0094630C">
        <w:rPr>
          <w:lang w:val="en-GB"/>
        </w:rPr>
        <w:t>I</w:t>
      </w:r>
      <w:r w:rsidR="00B04ACE">
        <w:rPr>
          <w:lang w:val="en-GB"/>
        </w:rPr>
        <w:t xml:space="preserve">t should be noted that </w:t>
      </w:r>
      <w:proofErr w:type="spellStart"/>
      <w:r w:rsidR="00B04ACE">
        <w:rPr>
          <w:lang w:val="en-GB"/>
        </w:rPr>
        <w:t>AoA</w:t>
      </w:r>
      <w:proofErr w:type="spellEnd"/>
      <w:r w:rsidR="00B04ACE">
        <w:rPr>
          <w:lang w:val="en-GB"/>
        </w:rPr>
        <w:t xml:space="preserve"> measurements can be enabled w/o tight requirements on </w:t>
      </w:r>
      <w:r w:rsidR="00FE0C6A">
        <w:rPr>
          <w:lang w:val="en-GB"/>
        </w:rPr>
        <w:t xml:space="preserve">time </w:t>
      </w:r>
      <w:r w:rsidR="00B04ACE">
        <w:rPr>
          <w:lang w:val="en-GB"/>
        </w:rPr>
        <w:t xml:space="preserve">synchronization </w:t>
      </w:r>
      <w:r w:rsidR="00FE0C6A">
        <w:rPr>
          <w:lang w:val="en-GB"/>
        </w:rPr>
        <w:t xml:space="preserve">across </w:t>
      </w:r>
      <w:proofErr w:type="spellStart"/>
      <w:r w:rsidR="00FE0C6A">
        <w:rPr>
          <w:lang w:val="en-GB"/>
        </w:rPr>
        <w:t>gNBs</w:t>
      </w:r>
      <w:proofErr w:type="spellEnd"/>
      <w:r w:rsidR="00FE0C6A">
        <w:rPr>
          <w:lang w:val="en-GB"/>
        </w:rPr>
        <w:t>/TRPs</w:t>
      </w:r>
      <w:r w:rsidR="00B04ACE">
        <w:rPr>
          <w:lang w:val="en-GB"/>
        </w:rPr>
        <w:t>.</w:t>
      </w:r>
    </w:p>
    <w:p w14:paraId="365EB0CB" w14:textId="77777777" w:rsidR="00B04ACE" w:rsidRDefault="00B04ACE" w:rsidP="00323D36">
      <w:pPr>
        <w:pStyle w:val="3GPPText"/>
        <w:numPr>
          <w:ilvl w:val="0"/>
          <w:numId w:val="13"/>
        </w:numPr>
        <w:rPr>
          <w:lang w:val="en-GB"/>
        </w:rPr>
      </w:pPr>
    </w:p>
    <w:p w14:paraId="69B12E9D" w14:textId="43BC2A4E" w:rsidR="00B04ACE" w:rsidRDefault="00B04ACE" w:rsidP="00323D36">
      <w:pPr>
        <w:pStyle w:val="3GPPText"/>
        <w:numPr>
          <w:ilvl w:val="1"/>
          <w:numId w:val="10"/>
        </w:numPr>
        <w:rPr>
          <w:b/>
          <w:lang w:val="en-GB"/>
        </w:rPr>
      </w:pPr>
      <w:r>
        <w:rPr>
          <w:b/>
          <w:lang w:val="en-GB"/>
        </w:rPr>
        <w:t xml:space="preserve">Further </w:t>
      </w:r>
      <w:r w:rsidR="00176967">
        <w:rPr>
          <w:b/>
          <w:lang w:val="en-GB"/>
        </w:rPr>
        <w:t>analyse</w:t>
      </w:r>
      <w:r>
        <w:rPr>
          <w:b/>
          <w:lang w:val="en-GB"/>
        </w:rPr>
        <w:t xml:space="preserve"> benefits of </w:t>
      </w:r>
      <w:proofErr w:type="spellStart"/>
      <w:r>
        <w:rPr>
          <w:b/>
          <w:lang w:val="en-GB"/>
        </w:rPr>
        <w:t>AoA</w:t>
      </w:r>
      <w:proofErr w:type="spellEnd"/>
      <w:r>
        <w:rPr>
          <w:b/>
          <w:lang w:val="en-GB"/>
        </w:rPr>
        <w:t xml:space="preserve"> measurements for</w:t>
      </w:r>
      <w:r w:rsidR="00FE0C6A">
        <w:rPr>
          <w:b/>
          <w:lang w:val="en-GB"/>
        </w:rPr>
        <w:t xml:space="preserve"> NR</w:t>
      </w:r>
      <w:r>
        <w:rPr>
          <w:b/>
          <w:lang w:val="en-GB"/>
        </w:rPr>
        <w:t xml:space="preserve"> UL positioning</w:t>
      </w:r>
      <w:r w:rsidR="00FE0C6A">
        <w:rPr>
          <w:b/>
          <w:lang w:val="en-GB"/>
        </w:rPr>
        <w:t xml:space="preserve"> methods</w:t>
      </w:r>
      <w:r w:rsidR="00176967">
        <w:rPr>
          <w:b/>
          <w:lang w:val="en-GB"/>
        </w:rPr>
        <w:t xml:space="preserve"> on top of timing measurements </w:t>
      </w:r>
    </w:p>
    <w:p w14:paraId="6F0DFED7" w14:textId="77777777" w:rsidR="00B04ACE" w:rsidRDefault="00B04ACE" w:rsidP="00BD71D4">
      <w:pPr>
        <w:pStyle w:val="3GPPText"/>
        <w:rPr>
          <w:lang w:val="en-GB"/>
        </w:rPr>
      </w:pPr>
    </w:p>
    <w:p w14:paraId="4948DBEC" w14:textId="6E2B59D9" w:rsidR="00BD71D4" w:rsidRDefault="00BD71D4" w:rsidP="00915984">
      <w:pPr>
        <w:pStyle w:val="3GPPH2"/>
      </w:pPr>
      <w:r>
        <w:t>Downlink and Uplink Positioning Methods</w:t>
      </w:r>
    </w:p>
    <w:p w14:paraId="38D2E852" w14:textId="3217E330" w:rsidR="00BD71D4" w:rsidRDefault="00543556" w:rsidP="00BD71D4">
      <w:pPr>
        <w:pStyle w:val="3GPPText"/>
        <w:rPr>
          <w:lang w:val="en-GB"/>
        </w:rPr>
      </w:pPr>
      <w:r>
        <w:rPr>
          <w:lang w:val="en-GB"/>
        </w:rPr>
        <w:t>For NR positioning, the combination of m</w:t>
      </w:r>
      <w:r w:rsidR="00906000">
        <w:rPr>
          <w:lang w:val="en-GB"/>
        </w:rPr>
        <w:t xml:space="preserve">easurements </w:t>
      </w:r>
      <w:r w:rsidR="00EF1EF7">
        <w:rPr>
          <w:lang w:val="en-GB"/>
        </w:rPr>
        <w:t>from</w:t>
      </w:r>
      <w:r w:rsidR="00906000">
        <w:rPr>
          <w:lang w:val="en-GB"/>
        </w:rPr>
        <w:t xml:space="preserve"> UE and </w:t>
      </w:r>
      <w:proofErr w:type="spellStart"/>
      <w:r w:rsidR="00906000">
        <w:rPr>
          <w:lang w:val="en-GB"/>
        </w:rPr>
        <w:t>gNBs</w:t>
      </w:r>
      <w:proofErr w:type="spellEnd"/>
      <w:r>
        <w:rPr>
          <w:lang w:val="en-GB"/>
        </w:rPr>
        <w:t xml:space="preserve"> can be used. The </w:t>
      </w:r>
      <w:r w:rsidR="00EF1EF7">
        <w:rPr>
          <w:lang w:val="en-GB"/>
        </w:rPr>
        <w:t xml:space="preserve">E-CID is one example of </w:t>
      </w:r>
      <w:r w:rsidR="00817CF4">
        <w:rPr>
          <w:lang w:val="en-GB"/>
        </w:rPr>
        <w:t xml:space="preserve">DL &amp; UL </w:t>
      </w:r>
      <w:r w:rsidR="00EF1EF7">
        <w:rPr>
          <w:lang w:val="en-GB"/>
        </w:rPr>
        <w:t>positioning</w:t>
      </w:r>
      <w:r w:rsidR="002C5B7C">
        <w:rPr>
          <w:lang w:val="en-GB"/>
        </w:rPr>
        <w:t xml:space="preserve"> </w:t>
      </w:r>
      <w:r w:rsidR="00176967">
        <w:rPr>
          <w:lang w:val="en-GB"/>
        </w:rPr>
        <w:t xml:space="preserve">technique </w:t>
      </w:r>
      <w:r w:rsidR="002C5B7C">
        <w:rPr>
          <w:lang w:val="en-GB"/>
        </w:rPr>
        <w:t xml:space="preserve">where both measurements from </w:t>
      </w:r>
      <w:proofErr w:type="spellStart"/>
      <w:r w:rsidR="002C5B7C">
        <w:rPr>
          <w:lang w:val="en-GB"/>
        </w:rPr>
        <w:t>gNB</w:t>
      </w:r>
      <w:proofErr w:type="spellEnd"/>
      <w:r w:rsidR="002C5B7C">
        <w:rPr>
          <w:lang w:val="en-GB"/>
        </w:rPr>
        <w:t xml:space="preserve"> and UE side are utilised</w:t>
      </w:r>
      <w:r w:rsidR="00EF1EF7">
        <w:rPr>
          <w:lang w:val="en-GB"/>
        </w:rPr>
        <w:t>.</w:t>
      </w:r>
    </w:p>
    <w:p w14:paraId="387C0FB9" w14:textId="51079D8F" w:rsidR="00FB5E55" w:rsidRDefault="00817CF4" w:rsidP="00BD71D4">
      <w:pPr>
        <w:pStyle w:val="3GPPText"/>
        <w:rPr>
          <w:lang w:val="en-GB"/>
        </w:rPr>
      </w:pPr>
      <w:r>
        <w:rPr>
          <w:lang w:val="en-GB"/>
        </w:rPr>
        <w:t xml:space="preserve">In case of </w:t>
      </w:r>
      <w:r w:rsidR="00F9509C">
        <w:rPr>
          <w:lang w:val="en-GB"/>
        </w:rPr>
        <w:t xml:space="preserve">DL </w:t>
      </w:r>
      <w:r>
        <w:rPr>
          <w:lang w:val="en-GB"/>
        </w:rPr>
        <w:t>&amp;</w:t>
      </w:r>
      <w:r w:rsidR="00F9509C">
        <w:rPr>
          <w:lang w:val="en-GB"/>
        </w:rPr>
        <w:t xml:space="preserve"> UL </w:t>
      </w:r>
      <w:r>
        <w:rPr>
          <w:lang w:val="en-GB"/>
        </w:rPr>
        <w:t xml:space="preserve">positioning, </w:t>
      </w:r>
      <w:r w:rsidR="00F9509C">
        <w:rPr>
          <w:lang w:val="en-GB"/>
        </w:rPr>
        <w:t xml:space="preserve">the round-trip time </w:t>
      </w:r>
      <w:r w:rsidR="00A776EF">
        <w:rPr>
          <w:lang w:val="en-GB"/>
        </w:rPr>
        <w:t xml:space="preserve">(RTT) </w:t>
      </w:r>
      <w:r w:rsidR="00F9509C">
        <w:rPr>
          <w:lang w:val="en-GB"/>
        </w:rPr>
        <w:t>measurements can be enabled</w:t>
      </w:r>
      <w:r>
        <w:rPr>
          <w:lang w:val="en-GB"/>
        </w:rPr>
        <w:t xml:space="preserve"> (e.g. through </w:t>
      </w:r>
      <w:r w:rsidR="0094630C">
        <w:rPr>
          <w:lang w:val="en-GB"/>
        </w:rPr>
        <w:t xml:space="preserve">timing advance </w:t>
      </w:r>
      <w:r w:rsidR="00A776EF">
        <w:rPr>
          <w:lang w:val="en-GB"/>
        </w:rPr>
        <w:t xml:space="preserve">or </w:t>
      </w:r>
      <w:proofErr w:type="spellStart"/>
      <w:r>
        <w:rPr>
          <w:lang w:val="en-GB"/>
        </w:rPr>
        <w:t>eNB</w:t>
      </w:r>
      <w:proofErr w:type="spellEnd"/>
      <w:r>
        <w:rPr>
          <w:lang w:val="en-GB"/>
        </w:rPr>
        <w:t xml:space="preserve"> TX-RX time difference and UE TX-RX time difference)</w:t>
      </w:r>
      <w:r w:rsidR="00F9509C">
        <w:rPr>
          <w:lang w:val="en-GB"/>
        </w:rPr>
        <w:t>. The</w:t>
      </w:r>
      <w:r>
        <w:rPr>
          <w:lang w:val="en-GB"/>
        </w:rPr>
        <w:t xml:space="preserve"> </w:t>
      </w:r>
      <w:r w:rsidR="00A776EF">
        <w:rPr>
          <w:lang w:val="en-GB"/>
        </w:rPr>
        <w:t xml:space="preserve">RTT </w:t>
      </w:r>
      <w:r w:rsidR="00F9509C">
        <w:rPr>
          <w:lang w:val="en-GB"/>
        </w:rPr>
        <w:t xml:space="preserve">measurements </w:t>
      </w:r>
      <w:r>
        <w:rPr>
          <w:lang w:val="en-GB"/>
        </w:rPr>
        <w:t xml:space="preserve">derived based on </w:t>
      </w:r>
      <w:r w:rsidR="00A776EF">
        <w:rPr>
          <w:lang w:val="en-GB"/>
        </w:rPr>
        <w:t xml:space="preserve">the timing of the </w:t>
      </w:r>
      <w:r>
        <w:rPr>
          <w:lang w:val="en-GB"/>
        </w:rPr>
        <w:t xml:space="preserve">first arrival path </w:t>
      </w:r>
      <w:r w:rsidR="00F9509C">
        <w:rPr>
          <w:lang w:val="en-GB"/>
        </w:rPr>
        <w:t xml:space="preserve">can be augmented by </w:t>
      </w:r>
      <w:r>
        <w:rPr>
          <w:lang w:val="en-GB"/>
        </w:rPr>
        <w:t xml:space="preserve">multipath </w:t>
      </w:r>
      <w:r w:rsidR="00A776EF">
        <w:rPr>
          <w:lang w:val="en-GB"/>
        </w:rPr>
        <w:t xml:space="preserve">timing </w:t>
      </w:r>
      <w:r>
        <w:rPr>
          <w:lang w:val="en-GB"/>
        </w:rPr>
        <w:t xml:space="preserve">and angular information (e.g. </w:t>
      </w:r>
      <w:r w:rsidR="00F9509C">
        <w:rPr>
          <w:lang w:val="en-GB"/>
        </w:rPr>
        <w:t xml:space="preserve">AOA at </w:t>
      </w:r>
      <w:proofErr w:type="spellStart"/>
      <w:r w:rsidR="00F9509C">
        <w:rPr>
          <w:lang w:val="en-GB"/>
        </w:rPr>
        <w:t>gNB</w:t>
      </w:r>
      <w:proofErr w:type="spellEnd"/>
      <w:r w:rsidR="00F9509C">
        <w:rPr>
          <w:lang w:val="en-GB"/>
        </w:rPr>
        <w:t xml:space="preserve"> side using UL signals and </w:t>
      </w:r>
      <w:proofErr w:type="spellStart"/>
      <w:r w:rsidR="00F9509C">
        <w:rPr>
          <w:lang w:val="en-GB"/>
        </w:rPr>
        <w:t>AoD</w:t>
      </w:r>
      <w:proofErr w:type="spellEnd"/>
      <w:r w:rsidR="00F9509C">
        <w:rPr>
          <w:lang w:val="en-GB"/>
        </w:rPr>
        <w:t xml:space="preserve"> measurements at UE side </w:t>
      </w:r>
      <w:r w:rsidR="00A25670">
        <w:rPr>
          <w:lang w:val="en-GB"/>
        </w:rPr>
        <w:t>using DL signals).</w:t>
      </w:r>
      <w:r>
        <w:rPr>
          <w:lang w:val="en-GB"/>
        </w:rPr>
        <w:t xml:space="preserve"> In LTE</w:t>
      </w:r>
      <w:r w:rsidR="00A776EF">
        <w:rPr>
          <w:lang w:val="en-GB"/>
        </w:rPr>
        <w:t xml:space="preserve">, </w:t>
      </w:r>
      <w:r>
        <w:rPr>
          <w:lang w:val="en-GB"/>
        </w:rPr>
        <w:t xml:space="preserve">the </w:t>
      </w:r>
      <w:r w:rsidR="00A776EF">
        <w:rPr>
          <w:lang w:val="en-GB"/>
        </w:rPr>
        <w:t xml:space="preserve">RTT </w:t>
      </w:r>
      <w:r>
        <w:rPr>
          <w:lang w:val="en-GB"/>
        </w:rPr>
        <w:t xml:space="preserve">measurements </w:t>
      </w:r>
      <w:r w:rsidR="00A776EF">
        <w:rPr>
          <w:lang w:val="en-GB"/>
        </w:rPr>
        <w:t xml:space="preserve">are </w:t>
      </w:r>
      <w:r>
        <w:rPr>
          <w:lang w:val="en-GB"/>
        </w:rPr>
        <w:t xml:space="preserve">enabled only to serving </w:t>
      </w:r>
      <w:proofErr w:type="spellStart"/>
      <w:r>
        <w:rPr>
          <w:lang w:val="en-GB"/>
        </w:rPr>
        <w:t>eNB</w:t>
      </w:r>
      <w:proofErr w:type="spellEnd"/>
      <w:r w:rsidR="0094630C">
        <w:rPr>
          <w:lang w:val="en-GB"/>
        </w:rPr>
        <w:t xml:space="preserve"> that estimate</w:t>
      </w:r>
      <w:r w:rsidR="00A776EF">
        <w:rPr>
          <w:lang w:val="en-GB"/>
        </w:rPr>
        <w:t>s</w:t>
      </w:r>
      <w:r w:rsidR="0094630C">
        <w:rPr>
          <w:lang w:val="en-GB"/>
        </w:rPr>
        <w:t xml:space="preserve"> distance towards target UE. At the same time</w:t>
      </w:r>
      <w:r w:rsidR="009F14E1">
        <w:rPr>
          <w:lang w:val="en-GB"/>
        </w:rPr>
        <w:t>,</w:t>
      </w:r>
      <w:r w:rsidR="0094630C">
        <w:rPr>
          <w:lang w:val="en-GB"/>
        </w:rPr>
        <w:t xml:space="preserve"> distance measurements are not directly </w:t>
      </w:r>
      <w:r w:rsidR="009F14E1">
        <w:rPr>
          <w:lang w:val="en-GB"/>
        </w:rPr>
        <w:t xml:space="preserve">available </w:t>
      </w:r>
      <w:r w:rsidR="0094630C">
        <w:rPr>
          <w:lang w:val="en-GB"/>
        </w:rPr>
        <w:t>at</w:t>
      </w:r>
      <w:r w:rsidR="009F14E1">
        <w:rPr>
          <w:lang w:val="en-GB"/>
        </w:rPr>
        <w:t xml:space="preserve"> the</w:t>
      </w:r>
      <w:r w:rsidR="0094630C">
        <w:rPr>
          <w:lang w:val="en-GB"/>
        </w:rPr>
        <w:t xml:space="preserve"> UE</w:t>
      </w:r>
      <w:r w:rsidR="009F14E1">
        <w:rPr>
          <w:lang w:val="en-GB"/>
        </w:rPr>
        <w:t xml:space="preserve"> side</w:t>
      </w:r>
      <w:r>
        <w:rPr>
          <w:lang w:val="en-GB"/>
        </w:rPr>
        <w:t>. For NR technology</w:t>
      </w:r>
      <w:r w:rsidR="00A776EF">
        <w:rPr>
          <w:lang w:val="en-GB"/>
        </w:rPr>
        <w:t xml:space="preserve">, </w:t>
      </w:r>
      <w:r>
        <w:rPr>
          <w:lang w:val="en-GB"/>
        </w:rPr>
        <w:t xml:space="preserve">where multiple TRPs can be controlled by </w:t>
      </w:r>
      <w:r w:rsidR="00A776EF">
        <w:rPr>
          <w:lang w:val="en-GB"/>
        </w:rPr>
        <w:t xml:space="preserve">one </w:t>
      </w:r>
      <w:proofErr w:type="spellStart"/>
      <w:r>
        <w:rPr>
          <w:lang w:val="en-GB"/>
        </w:rPr>
        <w:t>gNB</w:t>
      </w:r>
      <w:proofErr w:type="spellEnd"/>
      <w:r w:rsidR="00A776EF">
        <w:rPr>
          <w:lang w:val="en-GB"/>
        </w:rPr>
        <w:t xml:space="preserve">, </w:t>
      </w:r>
      <w:r w:rsidR="00C04567">
        <w:rPr>
          <w:lang w:val="en-GB"/>
        </w:rPr>
        <w:t xml:space="preserve">ranging with multiple TRPs </w:t>
      </w:r>
      <w:r w:rsidR="00A776EF">
        <w:rPr>
          <w:lang w:val="en-GB"/>
        </w:rPr>
        <w:t xml:space="preserve">can be </w:t>
      </w:r>
      <w:r w:rsidR="00176967">
        <w:rPr>
          <w:lang w:val="en-GB"/>
        </w:rPr>
        <w:t>considered</w:t>
      </w:r>
      <w:r w:rsidR="00C04567">
        <w:rPr>
          <w:lang w:val="en-GB"/>
        </w:rPr>
        <w:t xml:space="preserve">. The support of </w:t>
      </w:r>
      <w:r w:rsidR="00A776EF">
        <w:rPr>
          <w:lang w:val="en-GB"/>
        </w:rPr>
        <w:t>RTT</w:t>
      </w:r>
      <w:r w:rsidR="00C04567">
        <w:rPr>
          <w:lang w:val="en-GB"/>
        </w:rPr>
        <w:t xml:space="preserve"> measurements with multiple TRPs can be especially beneficial in scenarios where multiple geographically distributed TRPs share cell ID.</w:t>
      </w:r>
      <w:r w:rsidR="009F14E1">
        <w:rPr>
          <w:lang w:val="en-GB"/>
        </w:rPr>
        <w:t xml:space="preserve"> Another potential </w:t>
      </w:r>
      <w:r w:rsidR="00187C75">
        <w:rPr>
          <w:lang w:val="en-GB"/>
        </w:rPr>
        <w:t xml:space="preserve">E-CID </w:t>
      </w:r>
      <w:r w:rsidR="009F14E1">
        <w:rPr>
          <w:lang w:val="en-GB"/>
        </w:rPr>
        <w:t>enhancement is to support RTT estimation at the UE side as well</w:t>
      </w:r>
      <w:r w:rsidR="00187C75">
        <w:rPr>
          <w:lang w:val="en-GB"/>
        </w:rPr>
        <w:t>, so that relative distance to TRPs/</w:t>
      </w:r>
      <w:proofErr w:type="spellStart"/>
      <w:r w:rsidR="00187C75">
        <w:rPr>
          <w:lang w:val="en-GB"/>
        </w:rPr>
        <w:t>gNBs</w:t>
      </w:r>
      <w:proofErr w:type="spellEnd"/>
      <w:r w:rsidR="00187C75">
        <w:rPr>
          <w:lang w:val="en-GB"/>
        </w:rPr>
        <w:t xml:space="preserve"> can be measured</w:t>
      </w:r>
      <w:r w:rsidR="00176967">
        <w:rPr>
          <w:lang w:val="en-GB"/>
        </w:rPr>
        <w:t xml:space="preserve"> by UE</w:t>
      </w:r>
      <w:r w:rsidR="009F14E1">
        <w:rPr>
          <w:lang w:val="en-GB"/>
        </w:rPr>
        <w:t>.</w:t>
      </w:r>
      <w:r w:rsidR="00FB5E55">
        <w:rPr>
          <w:lang w:val="en-GB"/>
        </w:rPr>
        <w:t xml:space="preserve"> </w:t>
      </w:r>
    </w:p>
    <w:p w14:paraId="6F095ED7" w14:textId="4BD7A411" w:rsidR="009F33D5" w:rsidRDefault="00FB5E55" w:rsidP="00BD71D4">
      <w:pPr>
        <w:pStyle w:val="3GPPText"/>
        <w:rPr>
          <w:lang w:val="en-GB"/>
        </w:rPr>
      </w:pPr>
      <w:r>
        <w:rPr>
          <w:lang w:val="en-GB"/>
        </w:rPr>
        <w:t xml:space="preserve">For NR E-CID support, the signals to be used for DL and UL measurements also need to be analysed, given that there is no CRS signals introduced in NR. One of the possible options is to use PRS signals </w:t>
      </w:r>
      <w:r w:rsidR="00176967">
        <w:rPr>
          <w:lang w:val="en-GB"/>
        </w:rPr>
        <w:t xml:space="preserve">for E-CID </w:t>
      </w:r>
      <w:r>
        <w:rPr>
          <w:lang w:val="en-GB"/>
        </w:rPr>
        <w:t>if those are defined for NR positioning.</w:t>
      </w:r>
    </w:p>
    <w:p w14:paraId="0C8D5950" w14:textId="77777777" w:rsidR="00817CF4" w:rsidRDefault="00817CF4" w:rsidP="00323D36">
      <w:pPr>
        <w:pStyle w:val="3GPPText"/>
        <w:numPr>
          <w:ilvl w:val="0"/>
          <w:numId w:val="13"/>
        </w:numPr>
        <w:rPr>
          <w:lang w:val="en-GB"/>
        </w:rPr>
      </w:pPr>
    </w:p>
    <w:p w14:paraId="25A80637" w14:textId="68C06D03" w:rsidR="00817CF4" w:rsidRDefault="00C04567" w:rsidP="00323D36">
      <w:pPr>
        <w:pStyle w:val="3GPPText"/>
        <w:numPr>
          <w:ilvl w:val="1"/>
          <w:numId w:val="10"/>
        </w:numPr>
        <w:rPr>
          <w:b/>
          <w:lang w:val="en-GB"/>
        </w:rPr>
      </w:pPr>
      <w:r>
        <w:rPr>
          <w:b/>
          <w:lang w:val="en-GB"/>
        </w:rPr>
        <w:t xml:space="preserve">Study support of ranging measurements </w:t>
      </w:r>
      <w:r w:rsidR="00187C75">
        <w:rPr>
          <w:b/>
          <w:lang w:val="en-GB"/>
        </w:rPr>
        <w:t xml:space="preserve">(e.g. RTT) </w:t>
      </w:r>
      <w:r>
        <w:rPr>
          <w:b/>
          <w:lang w:val="en-GB"/>
        </w:rPr>
        <w:t xml:space="preserve">with </w:t>
      </w:r>
      <w:r w:rsidR="00B8678D">
        <w:rPr>
          <w:b/>
          <w:lang w:val="en-GB"/>
        </w:rPr>
        <w:t xml:space="preserve">single or </w:t>
      </w:r>
      <w:r>
        <w:rPr>
          <w:b/>
          <w:lang w:val="en-GB"/>
        </w:rPr>
        <w:t>multiple neighbour TRPs/</w:t>
      </w:r>
      <w:proofErr w:type="spellStart"/>
      <w:r>
        <w:rPr>
          <w:b/>
          <w:lang w:val="en-GB"/>
        </w:rPr>
        <w:t>gNBs</w:t>
      </w:r>
      <w:proofErr w:type="spellEnd"/>
    </w:p>
    <w:p w14:paraId="7F02CCCB" w14:textId="77777777" w:rsidR="00C1401E" w:rsidRPr="00C1401E" w:rsidRDefault="00C1401E" w:rsidP="00C1401E">
      <w:pPr>
        <w:pStyle w:val="3GPPText"/>
      </w:pPr>
    </w:p>
    <w:p w14:paraId="19E4A01F" w14:textId="0256A3F8" w:rsidR="007373F1" w:rsidRDefault="00915984" w:rsidP="00915984">
      <w:pPr>
        <w:pStyle w:val="3GPPH2"/>
      </w:pPr>
      <w:r>
        <w:t>TBS</w:t>
      </w:r>
      <w:r w:rsidR="00BD71D4">
        <w:t xml:space="preserve"> Support</w:t>
      </w:r>
    </w:p>
    <w:p w14:paraId="41AE67F2" w14:textId="0099B38A" w:rsidR="00613A56" w:rsidRPr="0087031C" w:rsidRDefault="009F14E1" w:rsidP="00D10448">
      <w:pPr>
        <w:pStyle w:val="3GPPText"/>
        <w:rPr>
          <w:lang w:eastAsia="ja-JP"/>
        </w:rPr>
      </w:pPr>
      <w:r>
        <w:rPr>
          <w:lang w:eastAsia="ja-JP"/>
        </w:rPr>
        <w:t>Terrestrial Beacon System</w:t>
      </w:r>
      <w:r w:rsidR="00613A56" w:rsidRPr="0087031C">
        <w:rPr>
          <w:lang w:eastAsia="ja-JP"/>
        </w:rPr>
        <w:t xml:space="preserve"> (TBS) is </w:t>
      </w:r>
      <w:r w:rsidR="00613A56">
        <w:rPr>
          <w:lang w:eastAsia="ja-JP"/>
        </w:rPr>
        <w:t xml:space="preserve">one of the attractive methods for user positioning where </w:t>
      </w:r>
      <w:r w:rsidR="00FB5E55">
        <w:rPr>
          <w:lang w:eastAsia="ja-JP"/>
        </w:rPr>
        <w:t xml:space="preserve">dedicated </w:t>
      </w:r>
      <w:r w:rsidR="00613A56">
        <w:rPr>
          <w:lang w:eastAsia="ja-JP"/>
        </w:rPr>
        <w:t xml:space="preserve">carrier or </w:t>
      </w:r>
      <w:r>
        <w:rPr>
          <w:lang w:eastAsia="ja-JP"/>
        </w:rPr>
        <w:t xml:space="preserve">at least </w:t>
      </w:r>
      <w:r w:rsidR="00FB5E55">
        <w:rPr>
          <w:lang w:eastAsia="ja-JP"/>
        </w:rPr>
        <w:t xml:space="preserve">set </w:t>
      </w:r>
      <w:r w:rsidR="00613A56">
        <w:rPr>
          <w:lang w:eastAsia="ja-JP"/>
        </w:rPr>
        <w:t xml:space="preserve">of spectrum resources </w:t>
      </w:r>
      <w:r>
        <w:rPr>
          <w:lang w:eastAsia="ja-JP"/>
        </w:rPr>
        <w:t>are</w:t>
      </w:r>
      <w:r w:rsidR="00613A56">
        <w:rPr>
          <w:lang w:eastAsia="ja-JP"/>
        </w:rPr>
        <w:t xml:space="preserve"> allocated solely for the purpose of positioning measurements. </w:t>
      </w:r>
      <w:r>
        <w:rPr>
          <w:lang w:eastAsia="ja-JP"/>
        </w:rPr>
        <w:t xml:space="preserve">A </w:t>
      </w:r>
      <w:r w:rsidR="00613A56" w:rsidRPr="0087031C">
        <w:rPr>
          <w:lang w:eastAsia="ja-JP"/>
        </w:rPr>
        <w:t xml:space="preserve">network of ground-based transmitters </w:t>
      </w:r>
      <w:r>
        <w:rPr>
          <w:lang w:eastAsia="ja-JP"/>
        </w:rPr>
        <w:t xml:space="preserve">(TBS) </w:t>
      </w:r>
      <w:r w:rsidR="00613A56" w:rsidRPr="0087031C">
        <w:rPr>
          <w:lang w:eastAsia="ja-JP"/>
        </w:rPr>
        <w:t>broadcasting signals for geo-spatial positioning with wide-area or regional coverage</w:t>
      </w:r>
      <w:r>
        <w:rPr>
          <w:lang w:eastAsia="ja-JP"/>
        </w:rPr>
        <w:t xml:space="preserve"> may utilize NR</w:t>
      </w:r>
      <w:r w:rsidR="00613A56">
        <w:rPr>
          <w:lang w:eastAsia="ja-JP"/>
        </w:rPr>
        <w:t xml:space="preserve"> PRS-</w:t>
      </w:r>
      <w:r>
        <w:rPr>
          <w:lang w:eastAsia="ja-JP"/>
        </w:rPr>
        <w:t>signals</w:t>
      </w:r>
      <w:r w:rsidR="00613A56">
        <w:rPr>
          <w:lang w:eastAsia="ja-JP"/>
        </w:rPr>
        <w:t xml:space="preserve"> for NR positioning</w:t>
      </w:r>
      <w:r>
        <w:rPr>
          <w:lang w:eastAsia="ja-JP"/>
        </w:rPr>
        <w:t>,</w:t>
      </w:r>
      <w:r w:rsidR="00613A56">
        <w:rPr>
          <w:lang w:eastAsia="ja-JP"/>
        </w:rPr>
        <w:t xml:space="preserve"> especially DL positioning methods.</w:t>
      </w:r>
    </w:p>
    <w:p w14:paraId="3BFB44E6" w14:textId="77777777" w:rsidR="00613A56" w:rsidRDefault="00613A56" w:rsidP="00323D36">
      <w:pPr>
        <w:pStyle w:val="3GPPText"/>
        <w:numPr>
          <w:ilvl w:val="0"/>
          <w:numId w:val="13"/>
        </w:numPr>
        <w:rPr>
          <w:lang w:val="en-GB"/>
        </w:rPr>
      </w:pPr>
    </w:p>
    <w:p w14:paraId="08E9CC7D" w14:textId="04A2ABA2" w:rsidR="00C1401E" w:rsidRPr="00C1401E" w:rsidRDefault="00613A56" w:rsidP="00323D36">
      <w:pPr>
        <w:pStyle w:val="3GPPText"/>
        <w:numPr>
          <w:ilvl w:val="1"/>
          <w:numId w:val="10"/>
        </w:numPr>
        <w:rPr>
          <w:b/>
          <w:lang w:val="en-GB"/>
        </w:rPr>
      </w:pPr>
      <w:r>
        <w:rPr>
          <w:b/>
          <w:lang w:val="en-GB"/>
        </w:rPr>
        <w:t xml:space="preserve">Consider support </w:t>
      </w:r>
      <w:r w:rsidR="009F14E1">
        <w:rPr>
          <w:b/>
          <w:lang w:val="en-GB"/>
        </w:rPr>
        <w:t xml:space="preserve">of TBS </w:t>
      </w:r>
      <w:r>
        <w:rPr>
          <w:b/>
          <w:lang w:val="en-GB"/>
        </w:rPr>
        <w:t>for NR DL positioning</w:t>
      </w:r>
      <w:r w:rsidR="00C1401E">
        <w:rPr>
          <w:b/>
          <w:lang w:val="en-GB"/>
        </w:rPr>
        <w:t xml:space="preserve"> by introducing PRS signals for estimation of signal location parameters by UE</w:t>
      </w:r>
    </w:p>
    <w:p w14:paraId="4C672BFB" w14:textId="77777777" w:rsidR="001C2012" w:rsidRPr="001C2012" w:rsidRDefault="001C2012" w:rsidP="001C2012">
      <w:pPr>
        <w:pStyle w:val="3GPPText"/>
        <w:rPr>
          <w:lang w:val="en-GB"/>
        </w:rPr>
      </w:pPr>
    </w:p>
    <w:p w14:paraId="79E3617F" w14:textId="4D29E0B9" w:rsidR="00BD71D4" w:rsidRDefault="00FE0C6A" w:rsidP="00FE0C6A">
      <w:pPr>
        <w:pStyle w:val="3GPPH1"/>
      </w:pPr>
      <w:r>
        <w:t>On NR Positioning Deployment Scenarios</w:t>
      </w:r>
    </w:p>
    <w:p w14:paraId="5D91C8B2" w14:textId="3BCCB813" w:rsidR="008D1138" w:rsidRDefault="00FE0C6A" w:rsidP="00BD71D4">
      <w:pPr>
        <w:pStyle w:val="3GPPText"/>
        <w:rPr>
          <w:lang w:val="en-GB"/>
        </w:rPr>
      </w:pPr>
      <w:r>
        <w:rPr>
          <w:lang w:val="en-GB"/>
        </w:rPr>
        <w:t xml:space="preserve">One of the </w:t>
      </w:r>
      <w:r w:rsidR="0040286C">
        <w:rPr>
          <w:lang w:val="en-GB"/>
        </w:rPr>
        <w:t xml:space="preserve">key </w:t>
      </w:r>
      <w:r>
        <w:rPr>
          <w:lang w:val="en-GB"/>
        </w:rPr>
        <w:t>NR deployment</w:t>
      </w:r>
      <w:r w:rsidR="00D1241C">
        <w:rPr>
          <w:lang w:val="en-GB"/>
        </w:rPr>
        <w:t xml:space="preserve"> option</w:t>
      </w:r>
      <w:r>
        <w:rPr>
          <w:lang w:val="en-GB"/>
        </w:rPr>
        <w:t xml:space="preserve">s </w:t>
      </w:r>
      <w:r w:rsidR="00B15F83">
        <w:rPr>
          <w:lang w:val="en-GB"/>
        </w:rPr>
        <w:t xml:space="preserve">is </w:t>
      </w:r>
      <w:r w:rsidR="00986FE7">
        <w:rPr>
          <w:lang w:val="en-GB"/>
        </w:rPr>
        <w:t xml:space="preserve">centralized </w:t>
      </w:r>
      <w:r w:rsidR="00B15F83">
        <w:rPr>
          <w:lang w:val="en-GB"/>
        </w:rPr>
        <w:t xml:space="preserve">control of multiple </w:t>
      </w:r>
      <w:r w:rsidR="0040286C">
        <w:rPr>
          <w:lang w:val="en-GB"/>
        </w:rPr>
        <w:t>geographically</w:t>
      </w:r>
      <w:r w:rsidR="00B15F83">
        <w:rPr>
          <w:lang w:val="en-GB"/>
        </w:rPr>
        <w:t xml:space="preserve"> distributed transmission reception points (TRPs) </w:t>
      </w:r>
      <w:r w:rsidR="00E632E3">
        <w:rPr>
          <w:lang w:val="en-GB"/>
        </w:rPr>
        <w:t xml:space="preserve">sharing </w:t>
      </w:r>
      <w:r>
        <w:rPr>
          <w:lang w:val="en-GB"/>
        </w:rPr>
        <w:t>the same cell ID</w:t>
      </w:r>
      <w:r w:rsidR="00D10448">
        <w:rPr>
          <w:lang w:val="en-GB"/>
        </w:rPr>
        <w:t xml:space="preserve"> and deployed in a given area (e.g. enhanced positioning area)</w:t>
      </w:r>
      <w:r>
        <w:rPr>
          <w:lang w:val="en-GB"/>
        </w:rPr>
        <w:t>.</w:t>
      </w:r>
      <w:r w:rsidR="00D46316">
        <w:rPr>
          <w:lang w:val="en-GB"/>
        </w:rPr>
        <w:t xml:space="preserve"> In this scenario, TRPs </w:t>
      </w:r>
      <w:r w:rsidR="00D1241C">
        <w:rPr>
          <w:lang w:val="en-GB"/>
        </w:rPr>
        <w:t xml:space="preserve">are </w:t>
      </w:r>
      <w:r w:rsidR="00176967">
        <w:rPr>
          <w:lang w:val="en-GB"/>
        </w:rPr>
        <w:t xml:space="preserve">expected </w:t>
      </w:r>
      <w:r w:rsidR="00D1241C">
        <w:rPr>
          <w:lang w:val="en-GB"/>
        </w:rPr>
        <w:t>to be accurately synchronized and UE is likely to detect multiple TRPs in a communication ran</w:t>
      </w:r>
      <w:r w:rsidR="00C76F4F">
        <w:rPr>
          <w:lang w:val="en-GB"/>
        </w:rPr>
        <w:t xml:space="preserve">ge and therefore can do ranging or RTT measurements with multiple TRPs. One of the interesting scenarios here is to enable TOA based positioning </w:t>
      </w:r>
      <w:r w:rsidR="008D1138">
        <w:rPr>
          <w:lang w:val="en-GB"/>
        </w:rPr>
        <w:t>through combination of RTT and RSTD measurements.</w:t>
      </w:r>
      <w:r w:rsidR="000C7EF4">
        <w:rPr>
          <w:lang w:val="en-GB"/>
        </w:rPr>
        <w:t xml:space="preserve"> For instance if TRPs are synchronized and RTT measurement with serving TRP </w:t>
      </w:r>
      <w:r w:rsidR="00176967">
        <w:rPr>
          <w:lang w:val="en-GB"/>
        </w:rPr>
        <w:t xml:space="preserve">is </w:t>
      </w:r>
      <w:r w:rsidR="000C7EF4">
        <w:rPr>
          <w:lang w:val="en-GB"/>
        </w:rPr>
        <w:t>available</w:t>
      </w:r>
      <w:r w:rsidR="00176967">
        <w:rPr>
          <w:lang w:val="en-GB"/>
        </w:rPr>
        <w:t>,</w:t>
      </w:r>
      <w:r w:rsidR="000C7EF4">
        <w:rPr>
          <w:lang w:val="en-GB"/>
        </w:rPr>
        <w:t xml:space="preserve"> the RTT values for other TRPs can be obtained through </w:t>
      </w:r>
      <w:r w:rsidR="00176967">
        <w:rPr>
          <w:lang w:val="en-GB"/>
        </w:rPr>
        <w:t xml:space="preserve">combination of RTT(with serving TRP) and </w:t>
      </w:r>
      <w:r w:rsidR="000C7EF4">
        <w:rPr>
          <w:lang w:val="en-GB"/>
        </w:rPr>
        <w:t xml:space="preserve">RSTD measurements (see </w:t>
      </w:r>
      <w:r w:rsidR="000C7EF4">
        <w:rPr>
          <w:lang w:val="en-GB"/>
        </w:rPr>
        <w:fldChar w:fldCharType="begin"/>
      </w:r>
      <w:r w:rsidR="000C7EF4">
        <w:rPr>
          <w:lang w:val="en-GB"/>
        </w:rPr>
        <w:instrText xml:space="preserve"> REF _Ref525208535 \h </w:instrText>
      </w:r>
      <w:r w:rsidR="000C7EF4">
        <w:rPr>
          <w:lang w:val="en-GB"/>
        </w:rPr>
      </w:r>
      <w:r w:rsidR="000C7EF4">
        <w:rPr>
          <w:lang w:val="en-GB"/>
        </w:rPr>
        <w:fldChar w:fldCharType="separate"/>
      </w:r>
      <w:r w:rsidR="00E92AA9" w:rsidRPr="000C7EF4">
        <w:t xml:space="preserve">Figure </w:t>
      </w:r>
      <w:r w:rsidR="00E92AA9">
        <w:rPr>
          <w:noProof/>
        </w:rPr>
        <w:t>4</w:t>
      </w:r>
      <w:r w:rsidR="000C7EF4">
        <w:rPr>
          <w:lang w:val="en-GB"/>
        </w:rPr>
        <w:fldChar w:fldCharType="end"/>
      </w:r>
      <w:r w:rsidR="000C7EF4">
        <w:rPr>
          <w:lang w:val="en-GB"/>
        </w:rPr>
        <w:t>).</w:t>
      </w:r>
    </w:p>
    <w:p w14:paraId="5CAF7BEA" w14:textId="77777777" w:rsidR="00C204F0" w:rsidRDefault="00C204F0" w:rsidP="00323D36">
      <w:pPr>
        <w:pStyle w:val="3GPPText"/>
        <w:numPr>
          <w:ilvl w:val="0"/>
          <w:numId w:val="13"/>
        </w:numPr>
        <w:rPr>
          <w:lang w:val="en-GB"/>
        </w:rPr>
      </w:pPr>
    </w:p>
    <w:p w14:paraId="758EE6B0" w14:textId="2D14BE79" w:rsidR="001C2012" w:rsidRDefault="001C2012" w:rsidP="00323D36">
      <w:pPr>
        <w:pStyle w:val="3GPPText"/>
        <w:numPr>
          <w:ilvl w:val="1"/>
          <w:numId w:val="10"/>
        </w:numPr>
        <w:rPr>
          <w:b/>
          <w:lang w:val="en-GB"/>
        </w:rPr>
      </w:pPr>
      <w:r>
        <w:rPr>
          <w:b/>
          <w:lang w:val="en-GB"/>
        </w:rPr>
        <w:t>In NR positioning s</w:t>
      </w:r>
      <w:r w:rsidR="00C204F0">
        <w:rPr>
          <w:b/>
          <w:lang w:val="en-GB"/>
        </w:rPr>
        <w:t xml:space="preserve">tudy </w:t>
      </w:r>
      <w:r>
        <w:rPr>
          <w:b/>
          <w:lang w:val="en-GB"/>
        </w:rPr>
        <w:t xml:space="preserve">consider </w:t>
      </w:r>
      <w:r w:rsidR="00E632E3">
        <w:rPr>
          <w:b/>
          <w:lang w:val="en-GB"/>
        </w:rPr>
        <w:t xml:space="preserve">at least the following </w:t>
      </w:r>
      <w:r>
        <w:rPr>
          <w:b/>
          <w:lang w:val="en-GB"/>
        </w:rPr>
        <w:t>two scenarios</w:t>
      </w:r>
    </w:p>
    <w:p w14:paraId="36F7D6E4" w14:textId="309416CE" w:rsidR="001C2012" w:rsidRPr="00E632E3" w:rsidRDefault="001C2012" w:rsidP="00323D36">
      <w:pPr>
        <w:pStyle w:val="3GPPText"/>
        <w:numPr>
          <w:ilvl w:val="2"/>
          <w:numId w:val="10"/>
        </w:numPr>
        <w:rPr>
          <w:b/>
          <w:lang w:val="en-GB"/>
        </w:rPr>
      </w:pPr>
      <w:r w:rsidRPr="00E632E3">
        <w:rPr>
          <w:b/>
          <w:lang w:val="en-GB"/>
        </w:rPr>
        <w:t>Scenario 1 – Multiple transmission reception points (TRPs) share the same cell IDs</w:t>
      </w:r>
    </w:p>
    <w:p w14:paraId="5331999F" w14:textId="2B9AD31D" w:rsidR="00C204F0" w:rsidRPr="00E632E3" w:rsidRDefault="001C2012" w:rsidP="00323D36">
      <w:pPr>
        <w:pStyle w:val="3GPPText"/>
        <w:numPr>
          <w:ilvl w:val="2"/>
          <w:numId w:val="10"/>
        </w:numPr>
        <w:rPr>
          <w:b/>
          <w:lang w:val="en-GB"/>
        </w:rPr>
      </w:pPr>
      <w:r w:rsidRPr="00E632E3">
        <w:rPr>
          <w:b/>
          <w:lang w:val="en-GB"/>
        </w:rPr>
        <w:t>Scenario 2 – Multiple transmission reception points</w:t>
      </w:r>
      <w:r w:rsidR="00E632E3" w:rsidRPr="00E632E3">
        <w:rPr>
          <w:b/>
          <w:lang w:val="en-GB"/>
        </w:rPr>
        <w:t xml:space="preserve"> (TRPs)</w:t>
      </w:r>
      <w:r w:rsidRPr="00E632E3">
        <w:rPr>
          <w:b/>
          <w:lang w:val="en-GB"/>
        </w:rPr>
        <w:t xml:space="preserve"> use different cell IDs</w:t>
      </w:r>
    </w:p>
    <w:p w14:paraId="64D4EF7D" w14:textId="61016848" w:rsidR="00ED4F25" w:rsidRDefault="000C7EF4" w:rsidP="000C7EF4">
      <w:pPr>
        <w:pStyle w:val="3GPPText"/>
        <w:jc w:val="center"/>
      </w:pPr>
      <w:r w:rsidRPr="000C7EF4">
        <w:object w:dxaOrig="9672" w:dyaOrig="7777" w14:anchorId="51FD5D8B">
          <v:shape id="_x0000_i1028" type="#_x0000_t75" style="width:268.35pt;height:215.55pt" o:ole="">
            <v:imagedata r:id="rId20" o:title=""/>
          </v:shape>
          <o:OLEObject Type="Embed" ProgID="Visio.Drawing.15" ShapeID="_x0000_i1028" DrawAspect="Content" ObjectID="_1599663350" r:id="rId21"/>
        </w:object>
      </w:r>
    </w:p>
    <w:p w14:paraId="1A1D03D1" w14:textId="112312D6" w:rsidR="00F4081B" w:rsidRPr="000C7EF4" w:rsidRDefault="00F4081B" w:rsidP="008C52F2">
      <w:pPr>
        <w:pStyle w:val="Caption"/>
        <w:jc w:val="center"/>
      </w:pPr>
      <w:bookmarkStart w:id="2" w:name="_Ref525208535"/>
      <w:r w:rsidRPr="000C7EF4">
        <w:t xml:space="preserve">Figure </w:t>
      </w:r>
      <w:r w:rsidRPr="000C7EF4">
        <w:fldChar w:fldCharType="begin"/>
      </w:r>
      <w:r w:rsidRPr="000C7EF4">
        <w:instrText xml:space="preserve"> SEQ Figure \* ARABIC </w:instrText>
      </w:r>
      <w:r w:rsidRPr="000C7EF4">
        <w:fldChar w:fldCharType="separate"/>
      </w:r>
      <w:r w:rsidR="00E92AA9">
        <w:rPr>
          <w:noProof/>
        </w:rPr>
        <w:t>4</w:t>
      </w:r>
      <w:r w:rsidRPr="000C7EF4">
        <w:fldChar w:fldCharType="end"/>
      </w:r>
      <w:bookmarkEnd w:id="2"/>
      <w:r w:rsidR="008C52F2" w:rsidRPr="000C7EF4">
        <w:t xml:space="preserve">: </w:t>
      </w:r>
      <w:r w:rsidR="0070622A" w:rsidRPr="000C7EF4">
        <w:t>Enabling TOA based positioning through ranging to serving TRP and RSTD measurements with neighbour TRPs</w:t>
      </w:r>
    </w:p>
    <w:p w14:paraId="185CD450" w14:textId="3E139A8E" w:rsidR="00C04567" w:rsidRDefault="00C04567" w:rsidP="00C04567">
      <w:pPr>
        <w:pStyle w:val="3GPPH1"/>
      </w:pPr>
      <w:r>
        <w:t xml:space="preserve">NR </w:t>
      </w:r>
      <w:r w:rsidR="0002094A">
        <w:t xml:space="preserve">Reference </w:t>
      </w:r>
      <w:r>
        <w:t>Signals</w:t>
      </w:r>
      <w:r w:rsidR="0002094A">
        <w:t xml:space="preserve"> for Positioning</w:t>
      </w:r>
    </w:p>
    <w:p w14:paraId="34DDE904" w14:textId="5B5A60F4" w:rsidR="00C04567" w:rsidRPr="00D92D37" w:rsidRDefault="00176967" w:rsidP="00BD71D4">
      <w:pPr>
        <w:pStyle w:val="3GPPText"/>
        <w:rPr>
          <w:lang w:val="en-GB"/>
        </w:rPr>
      </w:pPr>
      <w:r>
        <w:rPr>
          <w:lang w:val="en-GB"/>
        </w:rPr>
        <w:t>Radio-layer f</w:t>
      </w:r>
      <w:r w:rsidR="001C2012" w:rsidRPr="00D92D37">
        <w:rPr>
          <w:lang w:val="en-GB"/>
        </w:rPr>
        <w:t>unctionality</w:t>
      </w:r>
      <w:r w:rsidR="00D92D37">
        <w:rPr>
          <w:lang w:val="en-GB"/>
        </w:rPr>
        <w:t xml:space="preserve"> and protocol</w:t>
      </w:r>
      <w:r>
        <w:rPr>
          <w:lang w:val="en-GB"/>
        </w:rPr>
        <w:t>s</w:t>
      </w:r>
      <w:r w:rsidR="00D92D37">
        <w:rPr>
          <w:lang w:val="en-GB"/>
        </w:rPr>
        <w:t xml:space="preserve"> </w:t>
      </w:r>
      <w:r w:rsidR="001C2012" w:rsidRPr="00D92D37">
        <w:rPr>
          <w:lang w:val="en-GB"/>
        </w:rPr>
        <w:t xml:space="preserve">for NR positioning </w:t>
      </w:r>
      <w:r>
        <w:rPr>
          <w:lang w:val="en-GB"/>
        </w:rPr>
        <w:t xml:space="preserve">are </w:t>
      </w:r>
      <w:r w:rsidR="001C2012" w:rsidRPr="00D92D37">
        <w:rPr>
          <w:lang w:val="en-GB"/>
        </w:rPr>
        <w:t xml:space="preserve">different from NR communication </w:t>
      </w:r>
      <w:r w:rsidR="00D92D37">
        <w:rPr>
          <w:lang w:val="en-GB"/>
        </w:rPr>
        <w:t>demands</w:t>
      </w:r>
      <w:r w:rsidR="001C2012" w:rsidRPr="00D92D37">
        <w:rPr>
          <w:lang w:val="en-GB"/>
        </w:rPr>
        <w:t xml:space="preserve">. Therefore </w:t>
      </w:r>
      <w:r w:rsidR="00D92D37">
        <w:rPr>
          <w:lang w:val="en-GB"/>
        </w:rPr>
        <w:t xml:space="preserve">direct </w:t>
      </w:r>
      <w:r w:rsidR="001C2012" w:rsidRPr="00D92D37">
        <w:rPr>
          <w:lang w:val="en-GB"/>
        </w:rPr>
        <w:t>reus</w:t>
      </w:r>
      <w:r w:rsidR="00D92D37">
        <w:rPr>
          <w:lang w:val="en-GB"/>
        </w:rPr>
        <w:t xml:space="preserve">e of the </w:t>
      </w:r>
      <w:r w:rsidR="001C2012" w:rsidRPr="00D92D37">
        <w:rPr>
          <w:lang w:val="en-GB"/>
        </w:rPr>
        <w:t>same set of signals can be problematic to serve both purposes (accurate positioning and efficient communication)</w:t>
      </w:r>
      <w:r w:rsidR="00D92D37">
        <w:rPr>
          <w:lang w:val="en-GB"/>
        </w:rPr>
        <w:t>.</w:t>
      </w:r>
    </w:p>
    <w:p w14:paraId="32F86174" w14:textId="5E7F3119" w:rsidR="002731A8" w:rsidRDefault="002731A8" w:rsidP="002731A8">
      <w:pPr>
        <w:pStyle w:val="3GPPH2"/>
      </w:pPr>
      <w:r>
        <w:t>Downlink</w:t>
      </w:r>
      <w:r w:rsidR="0002094A">
        <w:t xml:space="preserve"> </w:t>
      </w:r>
      <w:r w:rsidR="00D3679F">
        <w:t xml:space="preserve">Positioning </w:t>
      </w:r>
      <w:r w:rsidR="0002094A">
        <w:t>Reference Signals</w:t>
      </w:r>
    </w:p>
    <w:p w14:paraId="773A2742" w14:textId="78500913" w:rsidR="00572C4F" w:rsidRDefault="00D92D37" w:rsidP="00572C4F">
      <w:pPr>
        <w:pStyle w:val="3GPPText"/>
        <w:rPr>
          <w:lang w:val="en-GB"/>
        </w:rPr>
      </w:pPr>
      <w:r>
        <w:rPr>
          <w:lang w:val="en-GB"/>
        </w:rPr>
        <w:t xml:space="preserve">In </w:t>
      </w:r>
      <w:r w:rsidR="00572C4F">
        <w:rPr>
          <w:lang w:val="en-GB"/>
        </w:rPr>
        <w:t>NR technology</w:t>
      </w:r>
      <w:r>
        <w:rPr>
          <w:lang w:val="en-GB"/>
        </w:rPr>
        <w:t xml:space="preserve">, </w:t>
      </w:r>
      <w:r w:rsidR="00572C4F">
        <w:rPr>
          <w:lang w:val="en-GB"/>
        </w:rPr>
        <w:t xml:space="preserve">except SSB transmissions there is no </w:t>
      </w:r>
      <w:r>
        <w:rPr>
          <w:lang w:val="en-GB"/>
        </w:rPr>
        <w:t>“</w:t>
      </w:r>
      <w:r w:rsidR="001E1B14">
        <w:rPr>
          <w:lang w:val="en-GB"/>
        </w:rPr>
        <w:t>always on</w:t>
      </w:r>
      <w:r>
        <w:rPr>
          <w:lang w:val="en-GB"/>
        </w:rPr>
        <w:t>”</w:t>
      </w:r>
      <w:r w:rsidR="001E1B14">
        <w:rPr>
          <w:lang w:val="en-GB"/>
        </w:rPr>
        <w:t xml:space="preserve"> signals to perform measurements of signal location parameters by UE.</w:t>
      </w:r>
      <w:r w:rsidR="0002094A">
        <w:rPr>
          <w:lang w:val="en-GB"/>
        </w:rPr>
        <w:t xml:space="preserve"> The SSB signal BW is dependent on </w:t>
      </w:r>
      <w:r>
        <w:rPr>
          <w:lang w:val="en-GB"/>
        </w:rPr>
        <w:t xml:space="preserve">frequency </w:t>
      </w:r>
      <w:r w:rsidR="0002094A">
        <w:rPr>
          <w:lang w:val="en-GB"/>
        </w:rPr>
        <w:t>band and SCS</w:t>
      </w:r>
      <w:r>
        <w:rPr>
          <w:lang w:val="en-GB"/>
        </w:rPr>
        <w:t xml:space="preserve"> but still is relatively narrow comparing to the available system bandwidths</w:t>
      </w:r>
      <w:r w:rsidR="0002094A">
        <w:rPr>
          <w:lang w:val="en-GB"/>
        </w:rPr>
        <w:t xml:space="preserve">. </w:t>
      </w:r>
      <w:r>
        <w:rPr>
          <w:lang w:val="en-GB"/>
        </w:rPr>
        <w:t xml:space="preserve">In addition, the use of SSB may not be feasible in shared cell ID scenario where SSBs are transmitted in SFN mode. </w:t>
      </w:r>
      <w:r w:rsidR="0002094A">
        <w:rPr>
          <w:lang w:val="en-GB"/>
        </w:rPr>
        <w:t xml:space="preserve">Other candidate signals are CSI / TRS signals that can be configured and were mainly designed for beam management </w:t>
      </w:r>
      <w:r>
        <w:rPr>
          <w:lang w:val="en-GB"/>
        </w:rPr>
        <w:t xml:space="preserve">and </w:t>
      </w:r>
      <w:r w:rsidR="0002094A">
        <w:rPr>
          <w:lang w:val="en-GB"/>
        </w:rPr>
        <w:t xml:space="preserve">link adaptation </w:t>
      </w:r>
      <w:r>
        <w:rPr>
          <w:lang w:val="en-GB"/>
        </w:rPr>
        <w:t xml:space="preserve">/ </w:t>
      </w:r>
      <w:r w:rsidR="0002094A">
        <w:rPr>
          <w:lang w:val="en-GB"/>
        </w:rPr>
        <w:t>tracking</w:t>
      </w:r>
      <w:r>
        <w:rPr>
          <w:lang w:val="en-GB"/>
        </w:rPr>
        <w:t xml:space="preserve"> procedures</w:t>
      </w:r>
      <w:r w:rsidR="0002094A">
        <w:rPr>
          <w:lang w:val="en-GB"/>
        </w:rPr>
        <w:t>. These signals have configurable bandwidth and periodicity of transmission, however their main purpose is to serve communication framework</w:t>
      </w:r>
      <w:r w:rsidR="00430C33">
        <w:rPr>
          <w:lang w:val="en-GB"/>
        </w:rPr>
        <w:t xml:space="preserve"> and thus </w:t>
      </w:r>
      <w:r>
        <w:rPr>
          <w:lang w:val="en-GB"/>
        </w:rPr>
        <w:t xml:space="preserve">these signals </w:t>
      </w:r>
      <w:r w:rsidR="00430C33">
        <w:rPr>
          <w:lang w:val="en-GB"/>
        </w:rPr>
        <w:t xml:space="preserve">may not be suitable for positioning </w:t>
      </w:r>
      <w:r>
        <w:rPr>
          <w:lang w:val="en-GB"/>
        </w:rPr>
        <w:t xml:space="preserve">measurements and </w:t>
      </w:r>
      <w:r w:rsidR="00430C33">
        <w:rPr>
          <w:lang w:val="en-GB"/>
        </w:rPr>
        <w:t xml:space="preserve">may </w:t>
      </w:r>
      <w:r>
        <w:rPr>
          <w:lang w:val="en-GB"/>
        </w:rPr>
        <w:t xml:space="preserve">impose certain </w:t>
      </w:r>
      <w:r w:rsidR="00430C33">
        <w:rPr>
          <w:lang w:val="en-GB"/>
        </w:rPr>
        <w:t>constraints</w:t>
      </w:r>
      <w:r>
        <w:rPr>
          <w:lang w:val="en-GB"/>
        </w:rPr>
        <w:t xml:space="preserve"> on either communication or positioning frameworks</w:t>
      </w:r>
      <w:r w:rsidR="0002094A">
        <w:rPr>
          <w:lang w:val="en-GB"/>
        </w:rPr>
        <w:t>.</w:t>
      </w:r>
      <w:r w:rsidR="00430C33">
        <w:rPr>
          <w:lang w:val="en-GB"/>
        </w:rPr>
        <w:t xml:space="preserve"> In addition</w:t>
      </w:r>
      <w:r>
        <w:rPr>
          <w:lang w:val="en-GB"/>
        </w:rPr>
        <w:t xml:space="preserve">, </w:t>
      </w:r>
      <w:r w:rsidR="00430C33">
        <w:rPr>
          <w:lang w:val="en-GB"/>
        </w:rPr>
        <w:t>the configuration of CSI</w:t>
      </w:r>
      <w:r>
        <w:rPr>
          <w:lang w:val="en-GB"/>
        </w:rPr>
        <w:t>-RS</w:t>
      </w:r>
      <w:r w:rsidR="00430C33">
        <w:rPr>
          <w:lang w:val="en-GB"/>
        </w:rPr>
        <w:t xml:space="preserve"> signals is UE specific while for positioning purpose the common configuration of PRS signals in DL may be needed. The</w:t>
      </w:r>
      <w:r>
        <w:rPr>
          <w:lang w:val="en-GB"/>
        </w:rPr>
        <w:t>refore design of the new</w:t>
      </w:r>
      <w:r w:rsidR="00430C33">
        <w:rPr>
          <w:lang w:val="en-GB"/>
        </w:rPr>
        <w:t xml:space="preserve"> </w:t>
      </w:r>
      <w:r>
        <w:rPr>
          <w:lang w:val="en-GB"/>
        </w:rPr>
        <w:t xml:space="preserve">NR </w:t>
      </w:r>
      <w:r w:rsidR="00430C33">
        <w:rPr>
          <w:lang w:val="en-GB"/>
        </w:rPr>
        <w:t>PRS signals may be needed and should meet at least the following criteria</w:t>
      </w:r>
      <w:r>
        <w:rPr>
          <w:lang w:val="en-GB"/>
        </w:rPr>
        <w:t>/properties</w:t>
      </w:r>
      <w:r w:rsidR="00430C33">
        <w:rPr>
          <w:lang w:val="en-GB"/>
        </w:rPr>
        <w:t>:</w:t>
      </w:r>
    </w:p>
    <w:p w14:paraId="6C1F719E" w14:textId="64BBC197" w:rsidR="00430C33" w:rsidRDefault="00430C33" w:rsidP="00323D36">
      <w:pPr>
        <w:pStyle w:val="3GPPText"/>
        <w:numPr>
          <w:ilvl w:val="0"/>
          <w:numId w:val="11"/>
        </w:numPr>
        <w:ind w:left="360"/>
        <w:rPr>
          <w:lang w:val="en-GB"/>
        </w:rPr>
      </w:pPr>
      <w:r>
        <w:rPr>
          <w:lang w:val="en-GB"/>
        </w:rPr>
        <w:t>Configurable transmission bandwidth</w:t>
      </w:r>
    </w:p>
    <w:p w14:paraId="4504F496" w14:textId="50286BC2" w:rsidR="00430C33" w:rsidRDefault="00430C33" w:rsidP="00323D36">
      <w:pPr>
        <w:pStyle w:val="3GPPText"/>
        <w:numPr>
          <w:ilvl w:val="0"/>
          <w:numId w:val="11"/>
        </w:numPr>
        <w:ind w:left="360"/>
        <w:rPr>
          <w:lang w:val="en-GB"/>
        </w:rPr>
      </w:pPr>
      <w:r>
        <w:rPr>
          <w:lang w:val="en-GB"/>
        </w:rPr>
        <w:t>Configurable periodicity and transmission duration occasions</w:t>
      </w:r>
    </w:p>
    <w:p w14:paraId="23ED25AD" w14:textId="1BFBB217" w:rsidR="00430C33" w:rsidRDefault="00430C33" w:rsidP="00323D36">
      <w:pPr>
        <w:pStyle w:val="3GPPText"/>
        <w:numPr>
          <w:ilvl w:val="0"/>
          <w:numId w:val="11"/>
        </w:numPr>
        <w:ind w:left="360"/>
        <w:rPr>
          <w:lang w:val="en-GB"/>
        </w:rPr>
      </w:pPr>
      <w:r>
        <w:rPr>
          <w:lang w:val="en-GB"/>
        </w:rPr>
        <w:t xml:space="preserve">Support of multiple antenna ports and capability of measuring </w:t>
      </w:r>
      <w:r w:rsidR="001F0D5E">
        <w:rPr>
          <w:lang w:val="en-GB"/>
        </w:rPr>
        <w:t xml:space="preserve">effective </w:t>
      </w:r>
      <w:r>
        <w:rPr>
          <w:lang w:val="en-GB"/>
        </w:rPr>
        <w:t>MIMO channel</w:t>
      </w:r>
    </w:p>
    <w:p w14:paraId="4FFB6E25" w14:textId="403557CD" w:rsidR="00430C33" w:rsidRDefault="00430C33" w:rsidP="00323D36">
      <w:pPr>
        <w:pStyle w:val="3GPPText"/>
        <w:numPr>
          <w:ilvl w:val="0"/>
          <w:numId w:val="11"/>
        </w:numPr>
        <w:ind w:left="360"/>
        <w:rPr>
          <w:lang w:val="en-GB"/>
        </w:rPr>
      </w:pPr>
      <w:r>
        <w:rPr>
          <w:lang w:val="en-GB"/>
        </w:rPr>
        <w:t xml:space="preserve">Large processing gain and link budget </w:t>
      </w:r>
      <w:r w:rsidR="003D2561">
        <w:rPr>
          <w:lang w:val="en-GB"/>
        </w:rPr>
        <w:t>(</w:t>
      </w:r>
      <w:r>
        <w:rPr>
          <w:lang w:val="en-GB"/>
        </w:rPr>
        <w:t>equal or better than for LTE PRS</w:t>
      </w:r>
      <w:r w:rsidR="003D2561">
        <w:rPr>
          <w:lang w:val="en-GB"/>
        </w:rPr>
        <w:t>)</w:t>
      </w:r>
    </w:p>
    <w:p w14:paraId="05E8B68A" w14:textId="4C1E9E22" w:rsidR="00430C33" w:rsidRDefault="00B44A41" w:rsidP="00323D36">
      <w:pPr>
        <w:pStyle w:val="3GPPText"/>
        <w:numPr>
          <w:ilvl w:val="0"/>
          <w:numId w:val="11"/>
        </w:numPr>
        <w:ind w:left="360"/>
        <w:rPr>
          <w:lang w:val="en-GB"/>
        </w:rPr>
      </w:pPr>
      <w:r>
        <w:rPr>
          <w:lang w:val="en-GB"/>
        </w:rPr>
        <w:t>R</w:t>
      </w:r>
      <w:r w:rsidR="00430C33">
        <w:rPr>
          <w:lang w:val="en-GB"/>
        </w:rPr>
        <w:t xml:space="preserve">andomization </w:t>
      </w:r>
      <w:r w:rsidR="003D2561">
        <w:rPr>
          <w:lang w:val="en-GB"/>
        </w:rPr>
        <w:t xml:space="preserve">and </w:t>
      </w:r>
      <w:proofErr w:type="spellStart"/>
      <w:r w:rsidR="003D2561">
        <w:rPr>
          <w:lang w:val="en-GB"/>
        </w:rPr>
        <w:t>orthogonalization</w:t>
      </w:r>
      <w:proofErr w:type="spellEnd"/>
      <w:r w:rsidR="003D2561">
        <w:rPr>
          <w:lang w:val="en-GB"/>
        </w:rPr>
        <w:t xml:space="preserve"> for transmission from multiple TRPs/</w:t>
      </w:r>
      <w:proofErr w:type="spellStart"/>
      <w:r w:rsidR="003D2561">
        <w:rPr>
          <w:lang w:val="en-GB"/>
        </w:rPr>
        <w:t>gNBs</w:t>
      </w:r>
      <w:proofErr w:type="spellEnd"/>
    </w:p>
    <w:p w14:paraId="047F64B4" w14:textId="2D645EBF" w:rsidR="00430C33" w:rsidRDefault="003D2561" w:rsidP="00323D36">
      <w:pPr>
        <w:pStyle w:val="3GPPText"/>
        <w:numPr>
          <w:ilvl w:val="0"/>
          <w:numId w:val="11"/>
        </w:numPr>
        <w:ind w:left="360"/>
        <w:rPr>
          <w:lang w:val="en-GB"/>
        </w:rPr>
      </w:pPr>
      <w:r>
        <w:rPr>
          <w:lang w:val="en-GB"/>
        </w:rPr>
        <w:t>L</w:t>
      </w:r>
      <w:r w:rsidR="00430C33">
        <w:rPr>
          <w:lang w:val="en-GB"/>
        </w:rPr>
        <w:t xml:space="preserve">ow </w:t>
      </w:r>
      <w:r>
        <w:rPr>
          <w:lang w:val="en-GB"/>
        </w:rPr>
        <w:t xml:space="preserve">UE implementation complexity and </w:t>
      </w:r>
      <w:r w:rsidR="00430C33">
        <w:rPr>
          <w:lang w:val="en-GB"/>
        </w:rPr>
        <w:t>power consumption</w:t>
      </w:r>
      <w:r>
        <w:rPr>
          <w:lang w:val="en-GB"/>
        </w:rPr>
        <w:t xml:space="preserve"> for PRS processing</w:t>
      </w:r>
    </w:p>
    <w:p w14:paraId="552B482E" w14:textId="1E3EF6D8" w:rsidR="00430C33" w:rsidRDefault="00430C33" w:rsidP="00323D36">
      <w:pPr>
        <w:pStyle w:val="3GPPText"/>
        <w:numPr>
          <w:ilvl w:val="0"/>
          <w:numId w:val="11"/>
        </w:numPr>
        <w:ind w:left="360"/>
        <w:rPr>
          <w:lang w:val="en-GB"/>
        </w:rPr>
      </w:pPr>
      <w:r>
        <w:rPr>
          <w:lang w:val="en-GB"/>
        </w:rPr>
        <w:t xml:space="preserve">Support </w:t>
      </w:r>
      <w:r w:rsidR="003D2561">
        <w:rPr>
          <w:lang w:val="en-GB"/>
        </w:rPr>
        <w:t xml:space="preserve">of </w:t>
      </w:r>
      <w:r>
        <w:rPr>
          <w:lang w:val="en-GB"/>
        </w:rPr>
        <w:t>UE</w:t>
      </w:r>
      <w:r w:rsidR="00B44A41">
        <w:rPr>
          <w:lang w:val="en-GB"/>
        </w:rPr>
        <w:t>-</w:t>
      </w:r>
      <w:r>
        <w:rPr>
          <w:lang w:val="en-GB"/>
        </w:rPr>
        <w:t xml:space="preserve">specific and cell-specific </w:t>
      </w:r>
      <w:r w:rsidR="00B44A41">
        <w:rPr>
          <w:lang w:val="en-GB"/>
        </w:rPr>
        <w:t>(</w:t>
      </w:r>
      <w:r>
        <w:rPr>
          <w:lang w:val="en-GB"/>
        </w:rPr>
        <w:t>common</w:t>
      </w:r>
      <w:r w:rsidR="00B44A41">
        <w:rPr>
          <w:lang w:val="en-GB"/>
        </w:rPr>
        <w:t>)</w:t>
      </w:r>
      <w:r>
        <w:rPr>
          <w:lang w:val="en-GB"/>
        </w:rPr>
        <w:t xml:space="preserve"> configuration</w:t>
      </w:r>
    </w:p>
    <w:p w14:paraId="7E9387C5" w14:textId="33C9362B" w:rsidR="003D2561" w:rsidRDefault="00A83EB2" w:rsidP="00323D36">
      <w:pPr>
        <w:pStyle w:val="3GPPText"/>
        <w:numPr>
          <w:ilvl w:val="0"/>
          <w:numId w:val="11"/>
        </w:numPr>
        <w:ind w:left="360"/>
        <w:rPr>
          <w:lang w:val="en-GB"/>
        </w:rPr>
      </w:pPr>
      <w:r>
        <w:rPr>
          <w:lang w:val="en-GB"/>
        </w:rPr>
        <w:t>Good auto and cross correlation properties in the presence of time and frequency offsets</w:t>
      </w:r>
      <w:r w:rsidR="00B44A41">
        <w:rPr>
          <w:lang w:val="en-GB"/>
        </w:rPr>
        <w:t xml:space="preserve"> / Doppler effect</w:t>
      </w:r>
    </w:p>
    <w:p w14:paraId="744786E8" w14:textId="014B639E" w:rsidR="0032551F" w:rsidRDefault="0032551F" w:rsidP="00323D36">
      <w:pPr>
        <w:pStyle w:val="3GPPText"/>
        <w:numPr>
          <w:ilvl w:val="0"/>
          <w:numId w:val="11"/>
        </w:numPr>
        <w:ind w:left="360"/>
        <w:rPr>
          <w:lang w:val="en-GB"/>
        </w:rPr>
      </w:pPr>
      <w:r>
        <w:rPr>
          <w:lang w:val="en-GB"/>
        </w:rPr>
        <w:t>Good cross-correlation properties with other NR and LTE signals</w:t>
      </w:r>
    </w:p>
    <w:p w14:paraId="6F02693E" w14:textId="0E5C05B6" w:rsidR="0002094A" w:rsidRDefault="002731A8" w:rsidP="0002094A">
      <w:pPr>
        <w:pStyle w:val="3GPPH2"/>
      </w:pPr>
      <w:r>
        <w:t>Uplink</w:t>
      </w:r>
      <w:r w:rsidR="0002094A">
        <w:t xml:space="preserve"> </w:t>
      </w:r>
      <w:r w:rsidR="00D3679F">
        <w:t xml:space="preserve">Positioning </w:t>
      </w:r>
      <w:r w:rsidR="0002094A">
        <w:t>Reference Signals</w:t>
      </w:r>
    </w:p>
    <w:p w14:paraId="4D7D5E46" w14:textId="0ED7F84D" w:rsidR="002731A8" w:rsidRDefault="00572C4F" w:rsidP="00BD71D4">
      <w:pPr>
        <w:pStyle w:val="3GPPText"/>
        <w:rPr>
          <w:lang w:val="en-GB"/>
        </w:rPr>
      </w:pPr>
      <w:r>
        <w:rPr>
          <w:lang w:val="en-GB"/>
        </w:rPr>
        <w:t xml:space="preserve">The UL </w:t>
      </w:r>
      <w:r w:rsidR="00C55EBD">
        <w:rPr>
          <w:lang w:val="en-GB"/>
        </w:rPr>
        <w:t>sounding reference signals (SRS)</w:t>
      </w:r>
      <w:r>
        <w:rPr>
          <w:lang w:val="en-GB"/>
        </w:rPr>
        <w:t xml:space="preserve"> is the main candidate signal for NR UL based positioning. It needs to be studied</w:t>
      </w:r>
      <w:r w:rsidR="00C55EBD">
        <w:rPr>
          <w:lang w:val="en-GB"/>
        </w:rPr>
        <w:t xml:space="preserve">, </w:t>
      </w:r>
      <w:r>
        <w:rPr>
          <w:lang w:val="en-GB"/>
        </w:rPr>
        <w:t xml:space="preserve">if any </w:t>
      </w:r>
      <w:r w:rsidR="00C55EBD">
        <w:rPr>
          <w:lang w:val="en-GB"/>
        </w:rPr>
        <w:t>physical layer</w:t>
      </w:r>
      <w:r>
        <w:rPr>
          <w:lang w:val="en-GB"/>
        </w:rPr>
        <w:t xml:space="preserve"> modifications are </w:t>
      </w:r>
      <w:r w:rsidR="00C55EBD">
        <w:rPr>
          <w:lang w:val="en-GB"/>
        </w:rPr>
        <w:t>needed/</w:t>
      </w:r>
      <w:r>
        <w:rPr>
          <w:lang w:val="en-GB"/>
        </w:rPr>
        <w:t xml:space="preserve">beneficial </w:t>
      </w:r>
      <w:r w:rsidR="001E1B14">
        <w:rPr>
          <w:lang w:val="en-GB"/>
        </w:rPr>
        <w:t>for</w:t>
      </w:r>
      <w:r>
        <w:rPr>
          <w:lang w:val="en-GB"/>
        </w:rPr>
        <w:t xml:space="preserve"> NR UL positioning performance.</w:t>
      </w:r>
    </w:p>
    <w:p w14:paraId="2E3E39C0" w14:textId="177DB961" w:rsidR="00572C4F" w:rsidRDefault="00572C4F" w:rsidP="00572C4F">
      <w:pPr>
        <w:pStyle w:val="3GPPH2"/>
      </w:pPr>
      <w:r>
        <w:t>Downlink &amp; Uplink</w:t>
      </w:r>
      <w:r w:rsidR="00525AD1">
        <w:t xml:space="preserve"> Positioning Reference Signals</w:t>
      </w:r>
    </w:p>
    <w:p w14:paraId="2B673892" w14:textId="4ABF4850" w:rsidR="00572C4F" w:rsidRDefault="00B44A41" w:rsidP="00BD71D4">
      <w:pPr>
        <w:pStyle w:val="3GPPText"/>
        <w:rPr>
          <w:lang w:val="en-GB"/>
        </w:rPr>
      </w:pPr>
      <w:r>
        <w:rPr>
          <w:lang w:val="en-GB"/>
        </w:rPr>
        <w:t xml:space="preserve">In case of DL&amp;UL positioning, signals </w:t>
      </w:r>
      <w:r w:rsidR="00D92D37">
        <w:rPr>
          <w:lang w:val="en-GB"/>
        </w:rPr>
        <w:t xml:space="preserve">applied </w:t>
      </w:r>
      <w:r w:rsidR="00525AD1">
        <w:rPr>
          <w:lang w:val="en-GB"/>
        </w:rPr>
        <w:t xml:space="preserve">for DL </w:t>
      </w:r>
      <w:r>
        <w:rPr>
          <w:lang w:val="en-GB"/>
        </w:rPr>
        <w:t xml:space="preserve">and/or UL </w:t>
      </w:r>
      <w:r w:rsidR="00525AD1">
        <w:rPr>
          <w:lang w:val="en-GB"/>
        </w:rPr>
        <w:t>positioning c</w:t>
      </w:r>
      <w:r w:rsidR="0002094A">
        <w:rPr>
          <w:lang w:val="en-GB"/>
        </w:rPr>
        <w:t xml:space="preserve">an be </w:t>
      </w:r>
      <w:r>
        <w:rPr>
          <w:lang w:val="en-GB"/>
        </w:rPr>
        <w:t>re</w:t>
      </w:r>
      <w:r w:rsidR="0002094A">
        <w:rPr>
          <w:lang w:val="en-GB"/>
        </w:rPr>
        <w:t>used.</w:t>
      </w:r>
      <w:r>
        <w:rPr>
          <w:lang w:val="en-GB"/>
        </w:rPr>
        <w:t xml:space="preserve"> In particular, if NR PRS</w:t>
      </w:r>
      <w:r w:rsidR="00D92D37">
        <w:rPr>
          <w:lang w:val="en-GB"/>
        </w:rPr>
        <w:t>s</w:t>
      </w:r>
      <w:r>
        <w:rPr>
          <w:lang w:val="en-GB"/>
        </w:rPr>
        <w:t xml:space="preserve"> are introduced</w:t>
      </w:r>
      <w:r w:rsidR="00D92D37">
        <w:rPr>
          <w:lang w:val="en-GB"/>
        </w:rPr>
        <w:t xml:space="preserve">, </w:t>
      </w:r>
      <w:r>
        <w:rPr>
          <w:lang w:val="en-GB"/>
        </w:rPr>
        <w:t xml:space="preserve">the same signals can be used for </w:t>
      </w:r>
      <w:r w:rsidR="00D92D37">
        <w:rPr>
          <w:lang w:val="en-GB"/>
        </w:rPr>
        <w:t xml:space="preserve">NR </w:t>
      </w:r>
      <w:r>
        <w:rPr>
          <w:lang w:val="en-GB"/>
        </w:rPr>
        <w:t>E-CID implementation.</w:t>
      </w:r>
    </w:p>
    <w:p w14:paraId="11013BB9" w14:textId="77777777" w:rsidR="00B44A41" w:rsidRDefault="00B44A41" w:rsidP="00323D36">
      <w:pPr>
        <w:pStyle w:val="3GPPText"/>
        <w:numPr>
          <w:ilvl w:val="0"/>
          <w:numId w:val="13"/>
        </w:numPr>
        <w:rPr>
          <w:lang w:val="en-GB"/>
        </w:rPr>
      </w:pPr>
    </w:p>
    <w:p w14:paraId="775CE99E" w14:textId="54615FF7" w:rsidR="00B44A41" w:rsidRPr="001528F4" w:rsidRDefault="00B44A41" w:rsidP="00323D36">
      <w:pPr>
        <w:pStyle w:val="3GPPText"/>
        <w:numPr>
          <w:ilvl w:val="1"/>
          <w:numId w:val="10"/>
        </w:numPr>
        <w:rPr>
          <w:b/>
          <w:lang w:val="en-GB"/>
        </w:rPr>
      </w:pPr>
      <w:r w:rsidRPr="001528F4">
        <w:rPr>
          <w:b/>
          <w:lang w:val="en-GB"/>
        </w:rPr>
        <w:t>Study NR PRS signal designs for NR positioning techniques</w:t>
      </w:r>
    </w:p>
    <w:p w14:paraId="5A768CB7" w14:textId="77777777" w:rsidR="00B44A41" w:rsidRDefault="00B44A41" w:rsidP="00BD71D4">
      <w:pPr>
        <w:pStyle w:val="3GPPText"/>
        <w:rPr>
          <w:lang w:val="en-GB"/>
        </w:rPr>
      </w:pPr>
    </w:p>
    <w:p w14:paraId="570CF138" w14:textId="62F5C7B5" w:rsidR="008C52F2" w:rsidRDefault="0002094A" w:rsidP="008C52F2">
      <w:pPr>
        <w:pStyle w:val="3GPPH1"/>
        <w:tabs>
          <w:tab w:val="clear" w:pos="425"/>
          <w:tab w:val="num" w:pos="426"/>
        </w:tabs>
      </w:pPr>
      <w:r>
        <w:t xml:space="preserve">NR </w:t>
      </w:r>
      <w:r w:rsidR="008C52F2">
        <w:t>Positioning</w:t>
      </w:r>
      <w:r>
        <w:t xml:space="preserve"> Techniques</w:t>
      </w:r>
    </w:p>
    <w:p w14:paraId="4F6E5703" w14:textId="4820679B" w:rsidR="008C52F2" w:rsidRDefault="001528F4" w:rsidP="008C52F2">
      <w:pPr>
        <w:pStyle w:val="3GPPText"/>
        <w:rPr>
          <w:lang w:val="en-GB"/>
        </w:rPr>
      </w:pPr>
      <w:r>
        <w:rPr>
          <w:lang w:val="en-GB"/>
        </w:rPr>
        <w:t xml:space="preserve">In this section, we summarize our views on NR positioning discussion and measurements that can be considered for further analysis in NR positioning study item as an enhancements to LTE RAT-dependent solutions (please refer to </w:t>
      </w:r>
      <w:r>
        <w:rPr>
          <w:lang w:val="en-GB"/>
        </w:rPr>
        <w:fldChar w:fldCharType="begin"/>
      </w:r>
      <w:r>
        <w:rPr>
          <w:lang w:val="en-GB"/>
        </w:rPr>
        <w:instrText xml:space="preserve"> REF _Ref525387048 \h </w:instrText>
      </w:r>
      <w:r>
        <w:rPr>
          <w:lang w:val="en-GB"/>
        </w:rPr>
      </w:r>
      <w:r>
        <w:rPr>
          <w:lang w:val="en-GB"/>
        </w:rPr>
        <w:fldChar w:fldCharType="separate"/>
      </w:r>
      <w:r w:rsidR="00E92AA9">
        <w:t xml:space="preserve">Table </w:t>
      </w:r>
      <w:r w:rsidR="00E92AA9">
        <w:rPr>
          <w:noProof/>
        </w:rPr>
        <w:t>1</w:t>
      </w:r>
      <w:r>
        <w:rPr>
          <w:lang w:val="en-GB"/>
        </w:rPr>
        <w:fldChar w:fldCharType="end"/>
      </w:r>
      <w:r>
        <w:rPr>
          <w:lang w:val="en-GB"/>
        </w:rPr>
        <w:t>).</w:t>
      </w:r>
    </w:p>
    <w:p w14:paraId="559554D7" w14:textId="658CA076" w:rsidR="001528F4" w:rsidRDefault="001528F4" w:rsidP="001528F4">
      <w:pPr>
        <w:pStyle w:val="Caption"/>
      </w:pPr>
      <w:bookmarkStart w:id="3" w:name="_Ref525387048"/>
      <w:r>
        <w:t xml:space="preserve">Table </w:t>
      </w:r>
      <w:r>
        <w:fldChar w:fldCharType="begin"/>
      </w:r>
      <w:r>
        <w:instrText xml:space="preserve"> SEQ Table \* ARABIC </w:instrText>
      </w:r>
      <w:r>
        <w:fldChar w:fldCharType="separate"/>
      </w:r>
      <w:r w:rsidR="00E92AA9">
        <w:rPr>
          <w:noProof/>
        </w:rPr>
        <w:t>1</w:t>
      </w:r>
      <w:r>
        <w:fldChar w:fldCharType="end"/>
      </w:r>
      <w:bookmarkEnd w:id="3"/>
      <w:r>
        <w:t>: Candidate enhancements to RAT dependent NR positioning techniques</w:t>
      </w:r>
    </w:p>
    <w:tbl>
      <w:tblPr>
        <w:tblStyle w:val="TableGrid"/>
        <w:tblW w:w="0" w:type="auto"/>
        <w:tblLook w:val="04A0" w:firstRow="1" w:lastRow="0" w:firstColumn="1" w:lastColumn="0" w:noHBand="0" w:noVBand="1"/>
      </w:tblPr>
      <w:tblGrid>
        <w:gridCol w:w="3320"/>
        <w:gridCol w:w="3321"/>
        <w:gridCol w:w="3321"/>
      </w:tblGrid>
      <w:tr w:rsidR="00AD2116" w14:paraId="620CEC91" w14:textId="77777777" w:rsidTr="00A2769C">
        <w:tc>
          <w:tcPr>
            <w:tcW w:w="3320" w:type="dxa"/>
            <w:shd w:val="clear" w:color="auto" w:fill="FFD966" w:themeFill="accent4" w:themeFillTint="99"/>
          </w:tcPr>
          <w:p w14:paraId="08015752" w14:textId="053B60B9" w:rsidR="00AD2116" w:rsidRDefault="00AD2116" w:rsidP="00A2769C">
            <w:pPr>
              <w:pStyle w:val="3GPPText"/>
              <w:spacing w:before="0" w:after="0" w:line="240" w:lineRule="auto"/>
              <w:jc w:val="center"/>
              <w:rPr>
                <w:lang w:val="en-GB"/>
              </w:rPr>
            </w:pPr>
            <w:r>
              <w:rPr>
                <w:lang w:val="en-GB"/>
              </w:rPr>
              <w:t>Downlink Techniques</w:t>
            </w:r>
          </w:p>
        </w:tc>
        <w:tc>
          <w:tcPr>
            <w:tcW w:w="3321" w:type="dxa"/>
            <w:shd w:val="clear" w:color="auto" w:fill="FFD966" w:themeFill="accent4" w:themeFillTint="99"/>
          </w:tcPr>
          <w:p w14:paraId="367F88FB" w14:textId="6E4DEA9C" w:rsidR="00AD2116" w:rsidRDefault="00AD2116" w:rsidP="00A2769C">
            <w:pPr>
              <w:pStyle w:val="3GPPText"/>
              <w:spacing w:before="0" w:after="0" w:line="240" w:lineRule="auto"/>
              <w:jc w:val="center"/>
              <w:rPr>
                <w:lang w:val="en-GB"/>
              </w:rPr>
            </w:pPr>
            <w:r>
              <w:rPr>
                <w:lang w:val="en-GB"/>
              </w:rPr>
              <w:t>Uplink</w:t>
            </w:r>
          </w:p>
        </w:tc>
        <w:tc>
          <w:tcPr>
            <w:tcW w:w="3321" w:type="dxa"/>
            <w:shd w:val="clear" w:color="auto" w:fill="FFD966" w:themeFill="accent4" w:themeFillTint="99"/>
          </w:tcPr>
          <w:p w14:paraId="55B6D4C2" w14:textId="461ED1C7" w:rsidR="00AD2116" w:rsidRDefault="00AD2116" w:rsidP="00A2769C">
            <w:pPr>
              <w:pStyle w:val="3GPPText"/>
              <w:spacing w:before="0" w:after="0" w:line="240" w:lineRule="auto"/>
              <w:jc w:val="center"/>
              <w:rPr>
                <w:lang w:val="en-GB"/>
              </w:rPr>
            </w:pPr>
            <w:r>
              <w:rPr>
                <w:lang w:val="en-GB"/>
              </w:rPr>
              <w:t>Downlink + Uplink</w:t>
            </w:r>
          </w:p>
        </w:tc>
      </w:tr>
      <w:tr w:rsidR="00AD2116" w14:paraId="60CB0760" w14:textId="77777777" w:rsidTr="00AD2116">
        <w:tc>
          <w:tcPr>
            <w:tcW w:w="3320" w:type="dxa"/>
          </w:tcPr>
          <w:p w14:paraId="0EE7C418" w14:textId="008AF5D3" w:rsidR="00AD2116" w:rsidRPr="00762730" w:rsidRDefault="00AD2116" w:rsidP="00762730">
            <w:pPr>
              <w:pStyle w:val="3GPPText"/>
              <w:spacing w:before="0" w:line="240" w:lineRule="auto"/>
              <w:jc w:val="left"/>
              <w:rPr>
                <w:u w:val="single"/>
                <w:lang w:val="en-GB"/>
              </w:rPr>
            </w:pPr>
            <w:r w:rsidRPr="00762730">
              <w:rPr>
                <w:u w:val="single"/>
                <w:lang w:val="en-GB"/>
              </w:rPr>
              <w:t>Baseline: DTDOA</w:t>
            </w:r>
          </w:p>
          <w:p w14:paraId="7015BF90" w14:textId="30481D98" w:rsidR="00AD2116" w:rsidRDefault="00A2769C" w:rsidP="00323D36">
            <w:pPr>
              <w:pStyle w:val="3GPPText"/>
              <w:numPr>
                <w:ilvl w:val="0"/>
                <w:numId w:val="12"/>
              </w:numPr>
              <w:spacing w:before="0" w:line="240" w:lineRule="auto"/>
              <w:ind w:left="313" w:hanging="284"/>
              <w:jc w:val="left"/>
              <w:rPr>
                <w:lang w:val="en-GB"/>
              </w:rPr>
            </w:pPr>
            <w:r>
              <w:rPr>
                <w:lang w:val="en-GB"/>
              </w:rPr>
              <w:t xml:space="preserve">DL </w:t>
            </w:r>
            <w:r w:rsidR="00AD2116">
              <w:rPr>
                <w:lang w:val="en-GB"/>
              </w:rPr>
              <w:t>RSTD + RSRP/RSRQ</w:t>
            </w:r>
          </w:p>
          <w:p w14:paraId="23500288" w14:textId="167C187C" w:rsidR="00AD2116" w:rsidRPr="00762730" w:rsidRDefault="00A2769C" w:rsidP="00762730">
            <w:pPr>
              <w:pStyle w:val="3GPPText"/>
              <w:spacing w:before="0" w:line="240" w:lineRule="auto"/>
              <w:ind w:left="313" w:hanging="284"/>
              <w:jc w:val="left"/>
              <w:rPr>
                <w:u w:val="single"/>
                <w:lang w:val="en-GB"/>
              </w:rPr>
            </w:pPr>
            <w:r w:rsidRPr="00762730">
              <w:rPr>
                <w:u w:val="single"/>
                <w:lang w:val="en-GB"/>
              </w:rPr>
              <w:t xml:space="preserve">Candidate </w:t>
            </w:r>
            <w:r w:rsidR="00AD2116" w:rsidRPr="00762730">
              <w:rPr>
                <w:u w:val="single"/>
                <w:lang w:val="en-GB"/>
              </w:rPr>
              <w:t>Enhancements:</w:t>
            </w:r>
          </w:p>
          <w:p w14:paraId="6FA73B0F" w14:textId="0C04B51C" w:rsidR="00AD2116" w:rsidRDefault="00762730" w:rsidP="00323D36">
            <w:pPr>
              <w:pStyle w:val="3GPPText"/>
              <w:numPr>
                <w:ilvl w:val="0"/>
                <w:numId w:val="12"/>
              </w:numPr>
              <w:spacing w:before="0" w:line="240" w:lineRule="auto"/>
              <w:ind w:left="313" w:hanging="284"/>
              <w:jc w:val="left"/>
              <w:rPr>
                <w:lang w:val="en-GB"/>
              </w:rPr>
            </w:pPr>
            <w:r>
              <w:rPr>
                <w:lang w:val="en-GB"/>
              </w:rPr>
              <w:t>UE r</w:t>
            </w:r>
            <w:r w:rsidR="00AD2116">
              <w:rPr>
                <w:lang w:val="en-GB"/>
              </w:rPr>
              <w:t>eceived waveform report</w:t>
            </w:r>
          </w:p>
          <w:p w14:paraId="59047CF2" w14:textId="41F7D733" w:rsidR="00A2769C" w:rsidRDefault="00AD2116" w:rsidP="00323D36">
            <w:pPr>
              <w:pStyle w:val="3GPPText"/>
              <w:numPr>
                <w:ilvl w:val="0"/>
                <w:numId w:val="12"/>
              </w:numPr>
              <w:spacing w:before="0" w:line="240" w:lineRule="auto"/>
              <w:ind w:left="313" w:hanging="284"/>
              <w:jc w:val="left"/>
              <w:rPr>
                <w:lang w:val="en-GB"/>
              </w:rPr>
            </w:pPr>
            <w:r>
              <w:rPr>
                <w:lang w:val="en-GB"/>
              </w:rPr>
              <w:t xml:space="preserve">Utilization of multi-path </w:t>
            </w:r>
            <w:r w:rsidR="00A2769C">
              <w:rPr>
                <w:lang w:val="en-GB"/>
              </w:rPr>
              <w:t>components</w:t>
            </w:r>
          </w:p>
          <w:p w14:paraId="45855979" w14:textId="4D48DB52" w:rsidR="00AD2116" w:rsidRDefault="00A2769C" w:rsidP="00323D36">
            <w:pPr>
              <w:pStyle w:val="3GPPText"/>
              <w:numPr>
                <w:ilvl w:val="1"/>
                <w:numId w:val="12"/>
              </w:numPr>
              <w:spacing w:before="0" w:line="240" w:lineRule="auto"/>
              <w:ind w:left="596" w:hanging="284"/>
              <w:jc w:val="left"/>
              <w:rPr>
                <w:lang w:val="en-GB"/>
              </w:rPr>
            </w:pPr>
            <w:r>
              <w:rPr>
                <w:lang w:val="en-GB"/>
              </w:rPr>
              <w:t>Timing information</w:t>
            </w:r>
          </w:p>
          <w:p w14:paraId="4B6F1BD1" w14:textId="77777777" w:rsidR="00762730" w:rsidRDefault="00762730" w:rsidP="00323D36">
            <w:pPr>
              <w:pStyle w:val="3GPPText"/>
              <w:numPr>
                <w:ilvl w:val="0"/>
                <w:numId w:val="12"/>
              </w:numPr>
              <w:spacing w:before="0" w:line="240" w:lineRule="auto"/>
              <w:ind w:left="313" w:hanging="284"/>
              <w:jc w:val="left"/>
              <w:rPr>
                <w:lang w:val="en-GB"/>
              </w:rPr>
            </w:pPr>
            <w:r>
              <w:rPr>
                <w:lang w:val="en-GB"/>
              </w:rPr>
              <w:t>First arrival path</w:t>
            </w:r>
          </w:p>
          <w:p w14:paraId="0A2962DB" w14:textId="3227D17A" w:rsidR="00A2769C" w:rsidRDefault="00A2769C" w:rsidP="00323D36">
            <w:pPr>
              <w:pStyle w:val="3GPPText"/>
              <w:numPr>
                <w:ilvl w:val="1"/>
                <w:numId w:val="12"/>
              </w:numPr>
              <w:spacing w:before="0" w:line="240" w:lineRule="auto"/>
              <w:ind w:left="596" w:hanging="284"/>
              <w:jc w:val="left"/>
              <w:rPr>
                <w:lang w:val="en-GB"/>
              </w:rPr>
            </w:pPr>
            <w:proofErr w:type="spellStart"/>
            <w:r>
              <w:rPr>
                <w:lang w:val="en-GB"/>
              </w:rPr>
              <w:t>AoD</w:t>
            </w:r>
            <w:proofErr w:type="spellEnd"/>
            <w:r>
              <w:rPr>
                <w:lang w:val="en-GB"/>
              </w:rPr>
              <w:t xml:space="preserve"> information </w:t>
            </w:r>
            <w:r w:rsidR="005B31A9">
              <w:rPr>
                <w:lang w:val="en-GB"/>
              </w:rPr>
              <w:t xml:space="preserve">for the </w:t>
            </w:r>
            <w:r>
              <w:rPr>
                <w:lang w:val="en-GB"/>
              </w:rPr>
              <w:t>first arrival</w:t>
            </w:r>
            <w:r w:rsidR="005B31A9">
              <w:rPr>
                <w:lang w:val="en-GB"/>
              </w:rPr>
              <w:t xml:space="preserve"> path (i.e. beam detection)</w:t>
            </w:r>
          </w:p>
          <w:p w14:paraId="24DC6B91" w14:textId="04A2AAE2" w:rsidR="00E96713" w:rsidRPr="00A2769C" w:rsidRDefault="00E96713" w:rsidP="00323D36">
            <w:pPr>
              <w:pStyle w:val="3GPPText"/>
              <w:numPr>
                <w:ilvl w:val="0"/>
                <w:numId w:val="12"/>
              </w:numPr>
              <w:spacing w:before="0" w:line="240" w:lineRule="auto"/>
              <w:ind w:left="313" w:hanging="284"/>
              <w:jc w:val="left"/>
              <w:rPr>
                <w:lang w:val="en-GB"/>
              </w:rPr>
            </w:pPr>
            <w:r>
              <w:rPr>
                <w:lang w:val="en-GB"/>
              </w:rPr>
              <w:t xml:space="preserve">NR PRS design </w:t>
            </w:r>
          </w:p>
        </w:tc>
        <w:tc>
          <w:tcPr>
            <w:tcW w:w="3321" w:type="dxa"/>
          </w:tcPr>
          <w:p w14:paraId="193F3C25" w14:textId="7BCC572C" w:rsidR="00AD2116" w:rsidRPr="00762730" w:rsidRDefault="00AD2116" w:rsidP="00762730">
            <w:pPr>
              <w:pStyle w:val="3GPPText"/>
              <w:spacing w:before="0" w:line="240" w:lineRule="auto"/>
              <w:rPr>
                <w:u w:val="single"/>
                <w:lang w:val="en-GB"/>
              </w:rPr>
            </w:pPr>
            <w:r w:rsidRPr="00762730">
              <w:rPr>
                <w:u w:val="single"/>
                <w:lang w:val="en-GB"/>
              </w:rPr>
              <w:t>Baseline: UTDOA</w:t>
            </w:r>
          </w:p>
          <w:p w14:paraId="16EA3908" w14:textId="4EE23BBE" w:rsidR="00AD2116" w:rsidRDefault="00AD2116" w:rsidP="00323D36">
            <w:pPr>
              <w:pStyle w:val="3GPPText"/>
              <w:numPr>
                <w:ilvl w:val="0"/>
                <w:numId w:val="12"/>
              </w:numPr>
              <w:spacing w:before="0" w:line="240" w:lineRule="auto"/>
              <w:ind w:left="313" w:hanging="284"/>
              <w:jc w:val="left"/>
              <w:rPr>
                <w:lang w:val="en-GB"/>
              </w:rPr>
            </w:pPr>
            <w:r>
              <w:rPr>
                <w:lang w:val="en-GB"/>
              </w:rPr>
              <w:t>UL RSTD + RSRP/RSRQ</w:t>
            </w:r>
          </w:p>
          <w:p w14:paraId="52BFAE35" w14:textId="77777777" w:rsidR="00A2769C" w:rsidRPr="00762730" w:rsidRDefault="00A2769C" w:rsidP="00762730">
            <w:pPr>
              <w:pStyle w:val="3GPPText"/>
              <w:spacing w:before="0" w:line="240" w:lineRule="auto"/>
              <w:ind w:left="313" w:hanging="284"/>
              <w:jc w:val="left"/>
              <w:rPr>
                <w:u w:val="single"/>
                <w:lang w:val="en-GB"/>
              </w:rPr>
            </w:pPr>
            <w:r w:rsidRPr="00762730">
              <w:rPr>
                <w:u w:val="single"/>
                <w:lang w:val="en-GB"/>
              </w:rPr>
              <w:t>Candidate Enhancements:</w:t>
            </w:r>
          </w:p>
          <w:p w14:paraId="1E8B0571" w14:textId="24098EED" w:rsidR="00A2769C" w:rsidRDefault="00762730" w:rsidP="00323D36">
            <w:pPr>
              <w:pStyle w:val="3GPPText"/>
              <w:numPr>
                <w:ilvl w:val="0"/>
                <w:numId w:val="12"/>
              </w:numPr>
              <w:spacing w:before="0" w:line="240" w:lineRule="auto"/>
              <w:ind w:left="313" w:hanging="284"/>
              <w:jc w:val="left"/>
              <w:rPr>
                <w:lang w:val="en-GB"/>
              </w:rPr>
            </w:pPr>
            <w:r>
              <w:rPr>
                <w:lang w:val="en-GB"/>
              </w:rPr>
              <w:t>TRP r</w:t>
            </w:r>
            <w:r w:rsidR="00A2769C">
              <w:rPr>
                <w:lang w:val="en-GB"/>
              </w:rPr>
              <w:t>eceived waveform report</w:t>
            </w:r>
          </w:p>
          <w:p w14:paraId="565C7FE3" w14:textId="77777777" w:rsidR="00A2769C" w:rsidRDefault="00A2769C" w:rsidP="00323D36">
            <w:pPr>
              <w:pStyle w:val="3GPPText"/>
              <w:numPr>
                <w:ilvl w:val="0"/>
                <w:numId w:val="12"/>
              </w:numPr>
              <w:spacing w:before="0" w:line="240" w:lineRule="auto"/>
              <w:ind w:left="313" w:hanging="284"/>
              <w:jc w:val="left"/>
              <w:rPr>
                <w:lang w:val="en-GB"/>
              </w:rPr>
            </w:pPr>
            <w:r>
              <w:rPr>
                <w:lang w:val="en-GB"/>
              </w:rPr>
              <w:t>Utilization of multi-path components</w:t>
            </w:r>
          </w:p>
          <w:p w14:paraId="263AD9FE" w14:textId="77777777" w:rsidR="00A2769C" w:rsidRDefault="00A2769C" w:rsidP="00323D36">
            <w:pPr>
              <w:pStyle w:val="3GPPText"/>
              <w:numPr>
                <w:ilvl w:val="1"/>
                <w:numId w:val="12"/>
              </w:numPr>
              <w:spacing w:before="0" w:line="240" w:lineRule="auto"/>
              <w:ind w:left="596" w:hanging="284"/>
              <w:jc w:val="left"/>
              <w:rPr>
                <w:lang w:val="en-GB"/>
              </w:rPr>
            </w:pPr>
            <w:r>
              <w:rPr>
                <w:lang w:val="en-GB"/>
              </w:rPr>
              <w:t>Timing information</w:t>
            </w:r>
          </w:p>
          <w:p w14:paraId="06AA7250" w14:textId="77777777" w:rsidR="00AD2116" w:rsidRDefault="00A2769C" w:rsidP="00323D36">
            <w:pPr>
              <w:pStyle w:val="3GPPText"/>
              <w:numPr>
                <w:ilvl w:val="1"/>
                <w:numId w:val="12"/>
              </w:numPr>
              <w:spacing w:before="0" w:line="240" w:lineRule="auto"/>
              <w:ind w:left="596" w:hanging="284"/>
              <w:jc w:val="left"/>
              <w:rPr>
                <w:lang w:val="en-GB"/>
              </w:rPr>
            </w:pPr>
            <w:proofErr w:type="spellStart"/>
            <w:r>
              <w:rPr>
                <w:lang w:val="en-GB"/>
              </w:rPr>
              <w:t>AoA</w:t>
            </w:r>
            <w:proofErr w:type="spellEnd"/>
            <w:r>
              <w:rPr>
                <w:lang w:val="en-GB"/>
              </w:rPr>
              <w:t xml:space="preserve"> information</w:t>
            </w:r>
          </w:p>
          <w:p w14:paraId="37175AF0" w14:textId="753ECF69" w:rsidR="007D3FC1" w:rsidRDefault="007D3FC1" w:rsidP="001528F4">
            <w:pPr>
              <w:pStyle w:val="3GPPText"/>
              <w:spacing w:before="0" w:line="240" w:lineRule="auto"/>
              <w:jc w:val="left"/>
              <w:rPr>
                <w:lang w:val="en-GB"/>
              </w:rPr>
            </w:pPr>
          </w:p>
        </w:tc>
        <w:tc>
          <w:tcPr>
            <w:tcW w:w="3321" w:type="dxa"/>
          </w:tcPr>
          <w:p w14:paraId="78A28EAE" w14:textId="77777777" w:rsidR="00AD2116" w:rsidRPr="00762730" w:rsidRDefault="00AD2116" w:rsidP="00762730">
            <w:pPr>
              <w:pStyle w:val="3GPPText"/>
              <w:spacing w:before="0" w:line="240" w:lineRule="auto"/>
              <w:rPr>
                <w:u w:val="single"/>
                <w:lang w:val="en-GB"/>
              </w:rPr>
            </w:pPr>
            <w:r w:rsidRPr="00762730">
              <w:rPr>
                <w:u w:val="single"/>
                <w:lang w:val="en-GB"/>
              </w:rPr>
              <w:t>Baseline: E-CID</w:t>
            </w:r>
          </w:p>
          <w:p w14:paraId="29FBACF9" w14:textId="6127E8BA" w:rsidR="00A2769C" w:rsidRDefault="00A2769C" w:rsidP="00323D36">
            <w:pPr>
              <w:pStyle w:val="3GPPText"/>
              <w:numPr>
                <w:ilvl w:val="0"/>
                <w:numId w:val="12"/>
              </w:numPr>
              <w:spacing w:before="0" w:line="240" w:lineRule="auto"/>
              <w:ind w:left="313" w:hanging="284"/>
              <w:jc w:val="left"/>
              <w:rPr>
                <w:lang w:val="en-GB"/>
              </w:rPr>
            </w:pPr>
            <w:r>
              <w:rPr>
                <w:lang w:val="en-GB"/>
              </w:rPr>
              <w:t>RTT</w:t>
            </w:r>
            <w:r w:rsidR="00762730">
              <w:rPr>
                <w:lang w:val="en-GB"/>
              </w:rPr>
              <w:t>/2</w:t>
            </w:r>
            <w:r>
              <w:rPr>
                <w:lang w:val="en-GB"/>
              </w:rPr>
              <w:t xml:space="preserve"> + </w:t>
            </w:r>
            <w:proofErr w:type="spellStart"/>
            <w:r>
              <w:rPr>
                <w:lang w:val="en-GB"/>
              </w:rPr>
              <w:t>AoA</w:t>
            </w:r>
            <w:proofErr w:type="spellEnd"/>
            <w:r w:rsidR="00762730">
              <w:rPr>
                <w:lang w:val="en-GB"/>
              </w:rPr>
              <w:t xml:space="preserve"> of serving TRP</w:t>
            </w:r>
          </w:p>
          <w:p w14:paraId="0655EE57" w14:textId="77777777" w:rsidR="00AD2116" w:rsidRPr="00762730" w:rsidRDefault="00A2769C" w:rsidP="00762730">
            <w:pPr>
              <w:pStyle w:val="3GPPText"/>
              <w:spacing w:before="0" w:line="240" w:lineRule="auto"/>
              <w:rPr>
                <w:u w:val="single"/>
                <w:lang w:val="en-GB"/>
              </w:rPr>
            </w:pPr>
            <w:r w:rsidRPr="00762730">
              <w:rPr>
                <w:u w:val="single"/>
                <w:lang w:val="en-GB"/>
              </w:rPr>
              <w:t>Candidate</w:t>
            </w:r>
            <w:r w:rsidR="00AD2116" w:rsidRPr="00762730">
              <w:rPr>
                <w:u w:val="single"/>
                <w:lang w:val="en-GB"/>
              </w:rPr>
              <w:t xml:space="preserve"> Enhancements</w:t>
            </w:r>
            <w:r w:rsidRPr="00762730">
              <w:rPr>
                <w:u w:val="single"/>
                <w:lang w:val="en-GB"/>
              </w:rPr>
              <w:t>:</w:t>
            </w:r>
          </w:p>
          <w:p w14:paraId="093565EC" w14:textId="44D86FCF" w:rsidR="00A2769C" w:rsidRDefault="00A2769C" w:rsidP="00323D36">
            <w:pPr>
              <w:pStyle w:val="3GPPText"/>
              <w:numPr>
                <w:ilvl w:val="0"/>
                <w:numId w:val="12"/>
              </w:numPr>
              <w:spacing w:before="0" w:line="240" w:lineRule="auto"/>
              <w:ind w:left="313" w:hanging="284"/>
              <w:jc w:val="left"/>
              <w:rPr>
                <w:lang w:val="en-GB"/>
              </w:rPr>
            </w:pPr>
            <w:r>
              <w:rPr>
                <w:lang w:val="en-GB"/>
              </w:rPr>
              <w:t>RTT</w:t>
            </w:r>
            <w:r w:rsidR="00762730">
              <w:rPr>
                <w:lang w:val="en-GB"/>
              </w:rPr>
              <w:t>/2</w:t>
            </w:r>
            <w:r>
              <w:rPr>
                <w:lang w:val="en-GB"/>
              </w:rPr>
              <w:t xml:space="preserve"> + </w:t>
            </w:r>
            <w:proofErr w:type="spellStart"/>
            <w:r>
              <w:rPr>
                <w:lang w:val="en-GB"/>
              </w:rPr>
              <w:t>AoA</w:t>
            </w:r>
            <w:proofErr w:type="spellEnd"/>
            <w:r w:rsidR="00762730">
              <w:rPr>
                <w:lang w:val="en-GB"/>
              </w:rPr>
              <w:t>:</w:t>
            </w:r>
            <w:r>
              <w:rPr>
                <w:lang w:val="en-GB"/>
              </w:rPr>
              <w:t xml:space="preserve"> extension to multiple TRPs</w:t>
            </w:r>
            <w:r w:rsidR="001528F4">
              <w:rPr>
                <w:lang w:val="en-GB"/>
              </w:rPr>
              <w:t xml:space="preserve"> at least in shared cell ID scenario</w:t>
            </w:r>
          </w:p>
          <w:p w14:paraId="0CC33893" w14:textId="3E9BE53B" w:rsidR="00A2769C" w:rsidRDefault="00A2769C" w:rsidP="00323D36">
            <w:pPr>
              <w:pStyle w:val="3GPPText"/>
              <w:numPr>
                <w:ilvl w:val="0"/>
                <w:numId w:val="12"/>
              </w:numPr>
              <w:spacing w:before="0" w:line="240" w:lineRule="auto"/>
              <w:ind w:left="313" w:hanging="284"/>
              <w:jc w:val="left"/>
              <w:rPr>
                <w:lang w:val="en-GB"/>
              </w:rPr>
            </w:pPr>
            <w:r>
              <w:rPr>
                <w:lang w:val="en-GB"/>
              </w:rPr>
              <w:t>RTT</w:t>
            </w:r>
            <w:r w:rsidR="00762730">
              <w:rPr>
                <w:lang w:val="en-GB"/>
              </w:rPr>
              <w:t>/2</w:t>
            </w:r>
            <w:r>
              <w:rPr>
                <w:lang w:val="en-GB"/>
              </w:rPr>
              <w:t xml:space="preserve"> (serving</w:t>
            </w:r>
            <w:r w:rsidR="00762730">
              <w:rPr>
                <w:lang w:val="en-GB"/>
              </w:rPr>
              <w:t xml:space="preserve"> TRP</w:t>
            </w:r>
            <w:r>
              <w:rPr>
                <w:lang w:val="en-GB"/>
              </w:rPr>
              <w:t>) + RSTD (neighbour</w:t>
            </w:r>
            <w:r w:rsidR="00762730">
              <w:rPr>
                <w:lang w:val="en-GB"/>
              </w:rPr>
              <w:t xml:space="preserve"> TRPs</w:t>
            </w:r>
            <w:r>
              <w:rPr>
                <w:lang w:val="en-GB"/>
              </w:rPr>
              <w:t>)</w:t>
            </w:r>
          </w:p>
          <w:p w14:paraId="73044682" w14:textId="77777777" w:rsidR="00A2769C" w:rsidRDefault="00A2769C" w:rsidP="00323D36">
            <w:pPr>
              <w:pStyle w:val="3GPPText"/>
              <w:numPr>
                <w:ilvl w:val="0"/>
                <w:numId w:val="12"/>
              </w:numPr>
              <w:spacing w:before="0" w:line="240" w:lineRule="auto"/>
              <w:ind w:left="313" w:hanging="284"/>
              <w:jc w:val="left"/>
              <w:rPr>
                <w:lang w:val="en-GB"/>
              </w:rPr>
            </w:pPr>
            <w:r>
              <w:rPr>
                <w:lang w:val="en-GB"/>
              </w:rPr>
              <w:t>Utilization of multi-path components</w:t>
            </w:r>
          </w:p>
          <w:p w14:paraId="76188B05" w14:textId="48066376" w:rsidR="00E96713" w:rsidRDefault="00E96713" w:rsidP="00323D36">
            <w:pPr>
              <w:pStyle w:val="3GPPText"/>
              <w:numPr>
                <w:ilvl w:val="1"/>
                <w:numId w:val="12"/>
              </w:numPr>
              <w:spacing w:before="0" w:line="240" w:lineRule="auto"/>
              <w:ind w:left="596" w:hanging="284"/>
              <w:jc w:val="left"/>
              <w:rPr>
                <w:lang w:val="en-GB"/>
              </w:rPr>
            </w:pPr>
            <w:r>
              <w:rPr>
                <w:lang w:val="en-GB"/>
              </w:rPr>
              <w:t>Timing information</w:t>
            </w:r>
          </w:p>
          <w:p w14:paraId="16088B0C" w14:textId="0611DB59" w:rsidR="00E96713" w:rsidRDefault="00E96713" w:rsidP="00323D36">
            <w:pPr>
              <w:pStyle w:val="3GPPText"/>
              <w:numPr>
                <w:ilvl w:val="0"/>
                <w:numId w:val="12"/>
              </w:numPr>
              <w:spacing w:before="0" w:line="240" w:lineRule="auto"/>
              <w:ind w:left="313" w:hanging="284"/>
              <w:jc w:val="left"/>
              <w:rPr>
                <w:lang w:val="en-GB"/>
              </w:rPr>
            </w:pPr>
            <w:r>
              <w:rPr>
                <w:lang w:val="en-GB"/>
              </w:rPr>
              <w:t>NR PRS design</w:t>
            </w:r>
          </w:p>
        </w:tc>
      </w:tr>
    </w:tbl>
    <w:p w14:paraId="5E1297E3" w14:textId="29A524FF" w:rsidR="0002094A" w:rsidRPr="008C52F2" w:rsidRDefault="0002094A" w:rsidP="008C52F2">
      <w:pPr>
        <w:pStyle w:val="3GPPText"/>
        <w:rPr>
          <w:lang w:val="en-GB"/>
        </w:rPr>
      </w:pPr>
    </w:p>
    <w:p w14:paraId="72DF86E5" w14:textId="21CA6A61" w:rsidR="007373F1" w:rsidRDefault="007373F1" w:rsidP="007373F1">
      <w:pPr>
        <w:pStyle w:val="3GPPH1"/>
        <w:tabs>
          <w:tab w:val="clear" w:pos="425"/>
          <w:tab w:val="num" w:pos="426"/>
        </w:tabs>
      </w:pPr>
      <w:r>
        <w:t>Consideration on U</w:t>
      </w:r>
      <w:r w:rsidR="00986FE7">
        <w:t>E Based</w:t>
      </w:r>
      <w:r>
        <w:t xml:space="preserve"> Positioning</w:t>
      </w:r>
    </w:p>
    <w:p w14:paraId="65BE15DD" w14:textId="051BC523" w:rsidR="002731A8" w:rsidRPr="002731A8" w:rsidRDefault="002731A8" w:rsidP="007373F1">
      <w:pPr>
        <w:pStyle w:val="3GPPText"/>
        <w:rPr>
          <w:lang w:val="en-GB"/>
        </w:rPr>
      </w:pPr>
      <w:r w:rsidRPr="002731A8">
        <w:rPr>
          <w:lang w:val="en-GB"/>
        </w:rPr>
        <w:t xml:space="preserve">One of the </w:t>
      </w:r>
      <w:r w:rsidR="000C7EF4">
        <w:rPr>
          <w:lang w:val="en-GB"/>
        </w:rPr>
        <w:t xml:space="preserve">topics that need to be discussed </w:t>
      </w:r>
      <w:r w:rsidRPr="002731A8">
        <w:rPr>
          <w:lang w:val="en-GB"/>
        </w:rPr>
        <w:t xml:space="preserve">for cellular positioning is where </w:t>
      </w:r>
      <w:r>
        <w:rPr>
          <w:lang w:val="en-GB"/>
        </w:rPr>
        <w:t xml:space="preserve">position estimate of UE is computed. There are two </w:t>
      </w:r>
      <w:r w:rsidR="0095211E">
        <w:rPr>
          <w:lang w:val="en-GB"/>
        </w:rPr>
        <w:t>main</w:t>
      </w:r>
      <w:r>
        <w:rPr>
          <w:lang w:val="en-GB"/>
        </w:rPr>
        <w:t xml:space="preserve"> options:</w:t>
      </w:r>
    </w:p>
    <w:p w14:paraId="27EA0BDD" w14:textId="3B95EA45" w:rsidR="002731A8" w:rsidRPr="002A4B93" w:rsidRDefault="002731A8" w:rsidP="002731A8">
      <w:pPr>
        <w:pStyle w:val="3GPPAgreements"/>
      </w:pPr>
      <w:r w:rsidRPr="002A4B93">
        <w:t xml:space="preserve">Network-based positioning. </w:t>
      </w:r>
      <w:r w:rsidR="0095211E">
        <w:t xml:space="preserve">In this case, </w:t>
      </w:r>
      <w:r w:rsidRPr="002A4B93">
        <w:t xml:space="preserve">UE coordinate is estimated at network side based on measurements of signal location parameters </w:t>
      </w:r>
      <w:r w:rsidR="002A4B93" w:rsidRPr="002A4B93">
        <w:t xml:space="preserve">reported by </w:t>
      </w:r>
      <w:r w:rsidRPr="002A4B93">
        <w:t xml:space="preserve">UEs and </w:t>
      </w:r>
      <w:proofErr w:type="spellStart"/>
      <w:r w:rsidR="0095211E">
        <w:t>gNBs</w:t>
      </w:r>
      <w:proofErr w:type="spellEnd"/>
      <w:r w:rsidR="0095211E">
        <w:t>/TRPs</w:t>
      </w:r>
      <w:r w:rsidRPr="002A4B93">
        <w:t xml:space="preserve"> </w:t>
      </w:r>
      <w:r w:rsidR="002A4B93" w:rsidRPr="002A4B93">
        <w:t>to</w:t>
      </w:r>
      <w:r w:rsidR="0095211E">
        <w:t xml:space="preserve"> network </w:t>
      </w:r>
      <w:r w:rsidR="002A4B93" w:rsidRPr="002A4B93">
        <w:t>entity</w:t>
      </w:r>
      <w:r w:rsidR="0095211E" w:rsidRPr="0095211E">
        <w:t xml:space="preserve"> </w:t>
      </w:r>
      <w:r w:rsidR="0095211E">
        <w:t xml:space="preserve">for </w:t>
      </w:r>
      <w:r w:rsidR="0095211E" w:rsidRPr="002A4B93">
        <w:t>location</w:t>
      </w:r>
      <w:r w:rsidR="0095211E">
        <w:t xml:space="preserve"> estimation.</w:t>
      </w:r>
    </w:p>
    <w:p w14:paraId="0E5DD490" w14:textId="50BAC1EF" w:rsidR="00A34788" w:rsidRDefault="002731A8" w:rsidP="0075503D">
      <w:pPr>
        <w:pStyle w:val="3GPPAgreements"/>
      </w:pPr>
      <w:r w:rsidRPr="002A4B93">
        <w:t>UE-based positioning. In this case</w:t>
      </w:r>
      <w:r w:rsidR="002A4B93">
        <w:t xml:space="preserve">, UE coordinate is estimated </w:t>
      </w:r>
      <w:r w:rsidR="0095211E">
        <w:t>at UE side based on measurements and assistance information from network side.</w:t>
      </w:r>
    </w:p>
    <w:p w14:paraId="0087691F" w14:textId="64370C5A" w:rsidR="00A34788" w:rsidRDefault="009C5411" w:rsidP="00A34788">
      <w:pPr>
        <w:pStyle w:val="3GPPAgreements"/>
        <w:numPr>
          <w:ilvl w:val="0"/>
          <w:numId w:val="0"/>
        </w:numPr>
      </w:pPr>
      <w:r>
        <w:t>The network based positioning is one of the traditional approaches used in cellular systems and should be supported for NR positioning. On top of that</w:t>
      </w:r>
      <w:r w:rsidR="000C7EF4">
        <w:t xml:space="preserve">, </w:t>
      </w:r>
      <w:r w:rsidR="0075503D">
        <w:t>considering emerging commercial use cases</w:t>
      </w:r>
      <w:r w:rsidR="000C7EF4">
        <w:t xml:space="preserve">, the support of UE based positioning can be also beneficial for </w:t>
      </w:r>
      <w:r w:rsidR="00436329">
        <w:t xml:space="preserve">overall </w:t>
      </w:r>
      <w:r w:rsidR="000C7EF4">
        <w:t>NR system</w:t>
      </w:r>
      <w:r w:rsidR="0075503D">
        <w:t xml:space="preserve">. The </w:t>
      </w:r>
      <w:r w:rsidR="00436329">
        <w:t xml:space="preserve">NR DL </w:t>
      </w:r>
      <w:r w:rsidR="0075503D">
        <w:t>UE-based positioning is a very scalable design option</w:t>
      </w:r>
      <w:r w:rsidR="00436329">
        <w:t xml:space="preserve"> that can provide </w:t>
      </w:r>
      <w:r w:rsidR="0075503D">
        <w:t xml:space="preserve">low UE power consumption </w:t>
      </w:r>
      <w:r w:rsidR="000C7EF4">
        <w:t>thus should be considered by RAN1</w:t>
      </w:r>
      <w:r w:rsidR="00436329">
        <w:t xml:space="preserve"> as an NR design option</w:t>
      </w:r>
      <w:r w:rsidR="0075503D">
        <w:t>.</w:t>
      </w:r>
    </w:p>
    <w:p w14:paraId="3D89A80C" w14:textId="77777777" w:rsidR="000C7EF4" w:rsidRDefault="000C7EF4" w:rsidP="00323D36">
      <w:pPr>
        <w:pStyle w:val="3GPPText"/>
        <w:numPr>
          <w:ilvl w:val="0"/>
          <w:numId w:val="13"/>
        </w:numPr>
        <w:rPr>
          <w:lang w:val="en-GB"/>
        </w:rPr>
      </w:pPr>
    </w:p>
    <w:p w14:paraId="6500AE1F" w14:textId="12FF3C83" w:rsidR="000C7EF4" w:rsidRDefault="000C7EF4" w:rsidP="00323D36">
      <w:pPr>
        <w:pStyle w:val="3GPPText"/>
        <w:numPr>
          <w:ilvl w:val="1"/>
          <w:numId w:val="10"/>
        </w:numPr>
        <w:rPr>
          <w:b/>
          <w:lang w:val="en-GB"/>
        </w:rPr>
      </w:pPr>
      <w:r>
        <w:rPr>
          <w:b/>
          <w:lang w:val="en-GB"/>
        </w:rPr>
        <w:t xml:space="preserve">RAN1 to analyse benefits of UE-based positioning </w:t>
      </w:r>
      <w:r w:rsidR="00FC77B0">
        <w:rPr>
          <w:b/>
          <w:lang w:val="en-GB"/>
        </w:rPr>
        <w:t>and</w:t>
      </w:r>
      <w:r w:rsidR="001528F4">
        <w:rPr>
          <w:b/>
          <w:lang w:val="en-GB"/>
        </w:rPr>
        <w:t xml:space="preserve"> enable it jointly with network based NR positioning </w:t>
      </w:r>
    </w:p>
    <w:p w14:paraId="358AB4D5" w14:textId="77777777" w:rsidR="00986FE7" w:rsidRPr="007373F1" w:rsidRDefault="00986FE7" w:rsidP="007373F1">
      <w:pPr>
        <w:pStyle w:val="3GPPText"/>
        <w:rPr>
          <w:lang w:val="en-GB"/>
        </w:rPr>
      </w:pPr>
      <w:bookmarkStart w:id="4" w:name="_GoBack"/>
      <w:bookmarkEnd w:id="4"/>
    </w:p>
    <w:p w14:paraId="336D0FAE" w14:textId="14328300" w:rsidR="00876DC7" w:rsidRDefault="00CF4C1B" w:rsidP="00876DC7">
      <w:pPr>
        <w:pStyle w:val="3GPPH1"/>
      </w:pPr>
      <w:r>
        <w:t xml:space="preserve"> </w:t>
      </w:r>
      <w:r w:rsidR="00876DC7">
        <w:t>Conclusions</w:t>
      </w:r>
    </w:p>
    <w:p w14:paraId="667F1B34" w14:textId="60C51358" w:rsidR="00436329" w:rsidRDefault="00436329" w:rsidP="00876DC7">
      <w:pPr>
        <w:pStyle w:val="3GPPText"/>
      </w:pPr>
      <w:r>
        <w:t>In this contribution, we provided initial views on NR positioning techniques and design enhancements. We observe that technology has multiple technical components beneficial for positioning performance. In summary, we have following proposals:</w:t>
      </w:r>
    </w:p>
    <w:p w14:paraId="1C0B9D56" w14:textId="77777777" w:rsidR="00E92AA9" w:rsidRDefault="00E92AA9" w:rsidP="00876DC7">
      <w:pPr>
        <w:pStyle w:val="3GPPText"/>
      </w:pPr>
    </w:p>
    <w:p w14:paraId="015D19FE" w14:textId="77777777" w:rsidR="003D432D" w:rsidRDefault="003D432D" w:rsidP="003D432D">
      <w:pPr>
        <w:pStyle w:val="3GPPText"/>
        <w:numPr>
          <w:ilvl w:val="0"/>
          <w:numId w:val="24"/>
        </w:numPr>
      </w:pPr>
    </w:p>
    <w:p w14:paraId="6BBACA96" w14:textId="77777777" w:rsidR="003D432D" w:rsidRPr="00E92AA9" w:rsidRDefault="003D432D" w:rsidP="003D432D">
      <w:pPr>
        <w:pStyle w:val="3GPPText"/>
        <w:numPr>
          <w:ilvl w:val="1"/>
          <w:numId w:val="13"/>
        </w:numPr>
        <w:rPr>
          <w:b/>
        </w:rPr>
      </w:pPr>
      <w:r w:rsidRPr="00E92AA9">
        <w:rPr>
          <w:b/>
        </w:rPr>
        <w:t>Consider reporting of the received waveform as a candidate techniques to boost performance of DL positioning methods</w:t>
      </w:r>
    </w:p>
    <w:p w14:paraId="77FAC7DD" w14:textId="77777777" w:rsidR="003D432D" w:rsidRPr="00E92AA9" w:rsidRDefault="003D432D" w:rsidP="003D432D">
      <w:pPr>
        <w:pStyle w:val="3GPPText"/>
        <w:numPr>
          <w:ilvl w:val="1"/>
          <w:numId w:val="13"/>
        </w:numPr>
      </w:pPr>
      <w:r w:rsidRPr="00E92AA9">
        <w:rPr>
          <w:b/>
        </w:rPr>
        <w:t>Further study mechanisms to enable reporting of the received waveforms for DL positioning</w:t>
      </w:r>
    </w:p>
    <w:p w14:paraId="4830DF9A" w14:textId="77777777" w:rsidR="003D432D" w:rsidRDefault="003D432D" w:rsidP="003D432D">
      <w:pPr>
        <w:pStyle w:val="3GPPText"/>
        <w:numPr>
          <w:ilvl w:val="0"/>
          <w:numId w:val="25"/>
        </w:numPr>
      </w:pPr>
    </w:p>
    <w:p w14:paraId="15FEEACB" w14:textId="77777777" w:rsidR="003D432D" w:rsidRPr="00E92AA9" w:rsidRDefault="003D432D" w:rsidP="003D432D">
      <w:pPr>
        <w:pStyle w:val="3GPPText"/>
        <w:numPr>
          <w:ilvl w:val="1"/>
          <w:numId w:val="13"/>
        </w:numPr>
        <w:rPr>
          <w:b/>
        </w:rPr>
      </w:pPr>
      <w:r w:rsidRPr="00E92AA9">
        <w:rPr>
          <w:b/>
        </w:rPr>
        <w:t>Support the first arrival path timing estimation and RSTD measurements for NR DL positioning (e.g. inter-cell / inter-TRP RSTD measurements)</w:t>
      </w:r>
    </w:p>
    <w:p w14:paraId="6F822B09" w14:textId="77777777" w:rsidR="003D432D" w:rsidRPr="00E92AA9" w:rsidRDefault="003D432D" w:rsidP="003D432D">
      <w:pPr>
        <w:pStyle w:val="3GPPText"/>
        <w:numPr>
          <w:ilvl w:val="1"/>
          <w:numId w:val="13"/>
        </w:numPr>
        <w:rPr>
          <w:b/>
        </w:rPr>
      </w:pPr>
      <w:r w:rsidRPr="00E92AA9">
        <w:rPr>
          <w:b/>
        </w:rPr>
        <w:t>Study implications of TX and RX beam sweeping on NR positioning performance</w:t>
      </w:r>
    </w:p>
    <w:p w14:paraId="6FB9E86F" w14:textId="77777777" w:rsidR="003D432D" w:rsidRPr="00E92AA9" w:rsidRDefault="003D432D" w:rsidP="003D432D">
      <w:pPr>
        <w:pStyle w:val="3GPPText"/>
        <w:numPr>
          <w:ilvl w:val="1"/>
          <w:numId w:val="13"/>
        </w:numPr>
        <w:rPr>
          <w:b/>
        </w:rPr>
      </w:pPr>
      <w:r w:rsidRPr="00E92AA9">
        <w:rPr>
          <w:b/>
        </w:rPr>
        <w:t xml:space="preserve">Further study benefits of </w:t>
      </w:r>
      <w:proofErr w:type="spellStart"/>
      <w:r w:rsidRPr="00E92AA9">
        <w:rPr>
          <w:b/>
        </w:rPr>
        <w:t>AoD</w:t>
      </w:r>
      <w:proofErr w:type="spellEnd"/>
      <w:r w:rsidRPr="00E92AA9">
        <w:rPr>
          <w:b/>
        </w:rPr>
        <w:t xml:space="preserve"> and </w:t>
      </w:r>
      <w:proofErr w:type="spellStart"/>
      <w:r w:rsidRPr="00E92AA9">
        <w:rPr>
          <w:b/>
        </w:rPr>
        <w:t>AoA</w:t>
      </w:r>
      <w:proofErr w:type="spellEnd"/>
      <w:r w:rsidRPr="00E92AA9">
        <w:rPr>
          <w:b/>
        </w:rPr>
        <w:t xml:space="preserve"> estimation of the first arrival path at UE side to enable NR DL positioning considering possibility of beamforming at </w:t>
      </w:r>
      <w:proofErr w:type="spellStart"/>
      <w:r w:rsidRPr="00E92AA9">
        <w:rPr>
          <w:b/>
        </w:rPr>
        <w:t>gNB</w:t>
      </w:r>
      <w:proofErr w:type="spellEnd"/>
      <w:r w:rsidRPr="00E92AA9">
        <w:rPr>
          <w:b/>
        </w:rPr>
        <w:t>/TRP/UE side</w:t>
      </w:r>
    </w:p>
    <w:p w14:paraId="7805C5E3" w14:textId="77777777" w:rsidR="003D432D" w:rsidRDefault="003D432D" w:rsidP="003D432D">
      <w:pPr>
        <w:pStyle w:val="3GPPText"/>
        <w:numPr>
          <w:ilvl w:val="0"/>
          <w:numId w:val="26"/>
        </w:numPr>
        <w:rPr>
          <w:lang w:val="en-GB"/>
        </w:rPr>
      </w:pPr>
    </w:p>
    <w:p w14:paraId="108584D0" w14:textId="77777777" w:rsidR="003D432D" w:rsidRDefault="003D432D" w:rsidP="003D432D">
      <w:pPr>
        <w:pStyle w:val="3GPPText"/>
        <w:numPr>
          <w:ilvl w:val="1"/>
          <w:numId w:val="10"/>
        </w:numPr>
        <w:rPr>
          <w:b/>
          <w:lang w:val="en-GB"/>
        </w:rPr>
      </w:pPr>
      <w:r>
        <w:rPr>
          <w:b/>
          <w:lang w:val="en-GB"/>
        </w:rPr>
        <w:t>Study techniques for LOS detection in NR positioning framework</w:t>
      </w:r>
    </w:p>
    <w:p w14:paraId="31396CC8" w14:textId="77777777" w:rsidR="003D432D" w:rsidRDefault="003D432D" w:rsidP="003D432D">
      <w:pPr>
        <w:pStyle w:val="3GPPText"/>
        <w:numPr>
          <w:ilvl w:val="0"/>
          <w:numId w:val="27"/>
        </w:numPr>
        <w:rPr>
          <w:lang w:val="en-GB"/>
        </w:rPr>
      </w:pPr>
    </w:p>
    <w:p w14:paraId="030F141E" w14:textId="77777777" w:rsidR="003D432D" w:rsidRDefault="003D432D" w:rsidP="003D432D">
      <w:pPr>
        <w:pStyle w:val="3GPPText"/>
        <w:numPr>
          <w:ilvl w:val="1"/>
          <w:numId w:val="10"/>
        </w:numPr>
        <w:rPr>
          <w:b/>
          <w:lang w:val="en-GB"/>
        </w:rPr>
      </w:pPr>
      <w:r>
        <w:rPr>
          <w:b/>
          <w:lang w:val="en-GB"/>
        </w:rPr>
        <w:t>Further study benefits of utilizing multi-path channel impulse response components for NR positioning (e.g. timing of multipath components)</w:t>
      </w:r>
    </w:p>
    <w:p w14:paraId="508CA5E9" w14:textId="77777777" w:rsidR="003D432D" w:rsidRDefault="003D432D" w:rsidP="003D432D">
      <w:pPr>
        <w:pStyle w:val="3GPPText"/>
        <w:numPr>
          <w:ilvl w:val="0"/>
          <w:numId w:val="28"/>
        </w:numPr>
        <w:rPr>
          <w:lang w:val="en-GB"/>
        </w:rPr>
      </w:pPr>
    </w:p>
    <w:p w14:paraId="3EC5B3B0" w14:textId="77777777" w:rsidR="003D432D" w:rsidRDefault="003D432D" w:rsidP="003D432D">
      <w:pPr>
        <w:pStyle w:val="3GPPText"/>
        <w:numPr>
          <w:ilvl w:val="1"/>
          <w:numId w:val="10"/>
        </w:numPr>
        <w:rPr>
          <w:b/>
          <w:lang w:val="en-GB"/>
        </w:rPr>
      </w:pPr>
      <w:r>
        <w:rPr>
          <w:b/>
          <w:lang w:val="en-GB"/>
        </w:rPr>
        <w:t xml:space="preserve">Further analyse benefits of </w:t>
      </w:r>
      <w:proofErr w:type="spellStart"/>
      <w:r>
        <w:rPr>
          <w:b/>
          <w:lang w:val="en-GB"/>
        </w:rPr>
        <w:t>AoA</w:t>
      </w:r>
      <w:proofErr w:type="spellEnd"/>
      <w:r>
        <w:rPr>
          <w:b/>
          <w:lang w:val="en-GB"/>
        </w:rPr>
        <w:t xml:space="preserve"> measurements for NR UL positioning methods on top of timing measurements </w:t>
      </w:r>
    </w:p>
    <w:p w14:paraId="13B11E6D" w14:textId="77777777" w:rsidR="003D432D" w:rsidRDefault="003D432D" w:rsidP="003D432D">
      <w:pPr>
        <w:pStyle w:val="3GPPText"/>
        <w:numPr>
          <w:ilvl w:val="0"/>
          <w:numId w:val="29"/>
        </w:numPr>
        <w:rPr>
          <w:lang w:val="en-GB"/>
        </w:rPr>
      </w:pPr>
    </w:p>
    <w:p w14:paraId="0CE8FC44" w14:textId="77777777" w:rsidR="003D432D" w:rsidRDefault="003D432D" w:rsidP="003D432D">
      <w:pPr>
        <w:pStyle w:val="3GPPText"/>
        <w:numPr>
          <w:ilvl w:val="1"/>
          <w:numId w:val="10"/>
        </w:numPr>
        <w:rPr>
          <w:b/>
          <w:lang w:val="en-GB"/>
        </w:rPr>
      </w:pPr>
      <w:r>
        <w:rPr>
          <w:b/>
          <w:lang w:val="en-GB"/>
        </w:rPr>
        <w:t>Study support of ranging measurements (e.g. RTT) with single or multiple neighbour TRPs/</w:t>
      </w:r>
      <w:proofErr w:type="spellStart"/>
      <w:r>
        <w:rPr>
          <w:b/>
          <w:lang w:val="en-GB"/>
        </w:rPr>
        <w:t>gNBs</w:t>
      </w:r>
      <w:proofErr w:type="spellEnd"/>
    </w:p>
    <w:p w14:paraId="16681C2D" w14:textId="77777777" w:rsidR="003D432D" w:rsidRDefault="003D432D" w:rsidP="003D432D">
      <w:pPr>
        <w:pStyle w:val="3GPPText"/>
        <w:numPr>
          <w:ilvl w:val="0"/>
          <w:numId w:val="30"/>
        </w:numPr>
        <w:rPr>
          <w:lang w:val="en-GB"/>
        </w:rPr>
      </w:pPr>
    </w:p>
    <w:p w14:paraId="330D9C8D" w14:textId="77777777" w:rsidR="003D432D" w:rsidRPr="00C1401E" w:rsidRDefault="003D432D" w:rsidP="003D432D">
      <w:pPr>
        <w:pStyle w:val="3GPPText"/>
        <w:numPr>
          <w:ilvl w:val="1"/>
          <w:numId w:val="10"/>
        </w:numPr>
        <w:rPr>
          <w:b/>
          <w:lang w:val="en-GB"/>
        </w:rPr>
      </w:pPr>
      <w:r>
        <w:rPr>
          <w:b/>
          <w:lang w:val="en-GB"/>
        </w:rPr>
        <w:t>Consider support of TBS for NR DL positioning by introducing PRS signals for estimation of signal location parameters by UE</w:t>
      </w:r>
    </w:p>
    <w:p w14:paraId="713218C5" w14:textId="77777777" w:rsidR="003D432D" w:rsidRDefault="003D432D" w:rsidP="003D432D">
      <w:pPr>
        <w:pStyle w:val="3GPPText"/>
        <w:numPr>
          <w:ilvl w:val="0"/>
          <w:numId w:val="31"/>
        </w:numPr>
        <w:rPr>
          <w:lang w:val="en-GB"/>
        </w:rPr>
      </w:pPr>
    </w:p>
    <w:p w14:paraId="29ED2605" w14:textId="77777777" w:rsidR="003D432D" w:rsidRDefault="003D432D" w:rsidP="003D432D">
      <w:pPr>
        <w:pStyle w:val="3GPPText"/>
        <w:numPr>
          <w:ilvl w:val="1"/>
          <w:numId w:val="10"/>
        </w:numPr>
        <w:rPr>
          <w:b/>
          <w:lang w:val="en-GB"/>
        </w:rPr>
      </w:pPr>
      <w:r>
        <w:rPr>
          <w:b/>
          <w:lang w:val="en-GB"/>
        </w:rPr>
        <w:t>In NR positioning study consider at least the following two scenarios</w:t>
      </w:r>
    </w:p>
    <w:p w14:paraId="09D84963" w14:textId="77777777" w:rsidR="003D432D" w:rsidRPr="00E632E3" w:rsidRDefault="003D432D" w:rsidP="003D432D">
      <w:pPr>
        <w:pStyle w:val="3GPPText"/>
        <w:numPr>
          <w:ilvl w:val="2"/>
          <w:numId w:val="10"/>
        </w:numPr>
        <w:rPr>
          <w:b/>
          <w:lang w:val="en-GB"/>
        </w:rPr>
      </w:pPr>
      <w:r w:rsidRPr="00E632E3">
        <w:rPr>
          <w:b/>
          <w:lang w:val="en-GB"/>
        </w:rPr>
        <w:t>Scenario 1 – Multiple transmission reception points (TRPs) share the same cell IDs</w:t>
      </w:r>
    </w:p>
    <w:p w14:paraId="49841DF3" w14:textId="77777777" w:rsidR="003D432D" w:rsidRPr="00E632E3" w:rsidRDefault="003D432D" w:rsidP="003D432D">
      <w:pPr>
        <w:pStyle w:val="3GPPText"/>
        <w:numPr>
          <w:ilvl w:val="2"/>
          <w:numId w:val="10"/>
        </w:numPr>
        <w:rPr>
          <w:b/>
          <w:lang w:val="en-GB"/>
        </w:rPr>
      </w:pPr>
      <w:r w:rsidRPr="00E632E3">
        <w:rPr>
          <w:b/>
          <w:lang w:val="en-GB"/>
        </w:rPr>
        <w:t>Scenario 2 – Multiple transmission reception points (TRPs) use different cell IDs</w:t>
      </w:r>
    </w:p>
    <w:p w14:paraId="25670EC2" w14:textId="77777777" w:rsidR="003D432D" w:rsidRDefault="003D432D" w:rsidP="003D432D">
      <w:pPr>
        <w:pStyle w:val="3GPPText"/>
        <w:numPr>
          <w:ilvl w:val="0"/>
          <w:numId w:val="32"/>
        </w:numPr>
        <w:rPr>
          <w:lang w:val="en-GB"/>
        </w:rPr>
      </w:pPr>
    </w:p>
    <w:p w14:paraId="7DAE01A3" w14:textId="77777777" w:rsidR="003D432D" w:rsidRPr="001528F4" w:rsidRDefault="003D432D" w:rsidP="003D432D">
      <w:pPr>
        <w:pStyle w:val="3GPPText"/>
        <w:numPr>
          <w:ilvl w:val="1"/>
          <w:numId w:val="10"/>
        </w:numPr>
        <w:rPr>
          <w:b/>
          <w:lang w:val="en-GB"/>
        </w:rPr>
      </w:pPr>
      <w:r w:rsidRPr="001528F4">
        <w:rPr>
          <w:b/>
          <w:lang w:val="en-GB"/>
        </w:rPr>
        <w:t>Study NR PRS signal designs for NR positioning techniques</w:t>
      </w:r>
    </w:p>
    <w:p w14:paraId="224C4B64" w14:textId="77777777" w:rsidR="003D432D" w:rsidRDefault="003D432D" w:rsidP="003D432D">
      <w:pPr>
        <w:pStyle w:val="3GPPText"/>
        <w:numPr>
          <w:ilvl w:val="0"/>
          <w:numId w:val="33"/>
        </w:numPr>
        <w:rPr>
          <w:lang w:val="en-GB"/>
        </w:rPr>
      </w:pPr>
    </w:p>
    <w:p w14:paraId="63F5111F" w14:textId="77777777" w:rsidR="003D432D" w:rsidRDefault="003D432D" w:rsidP="003D432D">
      <w:pPr>
        <w:pStyle w:val="3GPPText"/>
        <w:numPr>
          <w:ilvl w:val="1"/>
          <w:numId w:val="10"/>
        </w:numPr>
        <w:rPr>
          <w:b/>
          <w:lang w:val="en-GB"/>
        </w:rPr>
      </w:pPr>
      <w:r>
        <w:rPr>
          <w:b/>
          <w:lang w:val="en-GB"/>
        </w:rPr>
        <w:t xml:space="preserve">RAN1 to analyse benefits of UE-based positioning and enable it jointly with network based NR positioning </w:t>
      </w:r>
    </w:p>
    <w:p w14:paraId="54DD4C87" w14:textId="77777777" w:rsidR="003D432D" w:rsidRDefault="003D432D" w:rsidP="00876DC7">
      <w:pPr>
        <w:pStyle w:val="3GPPText"/>
      </w:pPr>
    </w:p>
    <w:p w14:paraId="0146BF2D" w14:textId="77777777" w:rsidR="009401A4" w:rsidRPr="00AB2DA9" w:rsidRDefault="009401A4" w:rsidP="00E673D8">
      <w:pPr>
        <w:pStyle w:val="3GPPH1"/>
        <w:rPr>
          <w:lang w:val="en-US"/>
        </w:rPr>
      </w:pPr>
      <w:r w:rsidRPr="00AB2DA9">
        <w:rPr>
          <w:lang w:val="en-US"/>
        </w:rPr>
        <w:t>References</w:t>
      </w:r>
    </w:p>
    <w:bookmarkStart w:id="5" w:name="_Ref524868549"/>
    <w:bookmarkStart w:id="6" w:name="_Ref471775016"/>
    <w:p w14:paraId="1220E370" w14:textId="77777777" w:rsidR="00BD2BC8" w:rsidRPr="00CE3E54"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CE3E54">
        <w:rPr>
          <w:rFonts w:ascii="Times New Roman" w:eastAsia="SimSun" w:hAnsi="Times New Roman"/>
          <w:szCs w:val="20"/>
        </w:rPr>
        <w:fldChar w:fldCharType="begin"/>
      </w:r>
      <w:r w:rsidRPr="00CE3E54">
        <w:rPr>
          <w:rFonts w:ascii="Times New Roman" w:eastAsia="SimSun" w:hAnsi="Times New Roman"/>
          <w:szCs w:val="20"/>
        </w:rPr>
        <w:instrText>HYPERLINK "http://www.3gpp.org/ftp/tsg_ran/TSG_RAN/TSGR_81/Docs/RP-182155.zip"</w:instrText>
      </w:r>
      <w:r w:rsidRPr="00CE3E54">
        <w:rPr>
          <w:rFonts w:ascii="Times New Roman" w:eastAsia="SimSun" w:hAnsi="Times New Roman"/>
          <w:szCs w:val="20"/>
        </w:rPr>
        <w:fldChar w:fldCharType="separate"/>
      </w:r>
      <w:r w:rsidRPr="00CE3E54">
        <w:rPr>
          <w:rFonts w:ascii="Times New Roman" w:eastAsia="SimSun" w:hAnsi="Times New Roman"/>
          <w:szCs w:val="20"/>
        </w:rPr>
        <w:t>RP-181399</w:t>
      </w:r>
      <w:r w:rsidRPr="00CE3E54">
        <w:rPr>
          <w:rFonts w:ascii="Times New Roman" w:eastAsia="SimSun" w:hAnsi="Times New Roman"/>
          <w:szCs w:val="20"/>
        </w:rPr>
        <w:fldChar w:fldCharType="end"/>
      </w:r>
      <w:r w:rsidRPr="00CE3E54">
        <w:rPr>
          <w:rFonts w:ascii="Times New Roman" w:eastAsia="SimSun" w:hAnsi="Times New Roman"/>
          <w:szCs w:val="20"/>
        </w:rPr>
        <w:t>, “New SID: Study on NR positioning support”, Intel Corporation, Ericsson, La Jolla, USA, June, 2018</w:t>
      </w:r>
      <w:bookmarkEnd w:id="5"/>
    </w:p>
    <w:bookmarkStart w:id="7" w:name="_Ref524868652"/>
    <w:p w14:paraId="12C1FB1C" w14:textId="77777777" w:rsidR="00BD2BC8"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CE3E54">
        <w:rPr>
          <w:rFonts w:ascii="Times New Roman" w:eastAsia="SimSun" w:hAnsi="Times New Roman"/>
          <w:szCs w:val="20"/>
        </w:rPr>
        <w:fldChar w:fldCharType="begin"/>
      </w:r>
      <w:r w:rsidRPr="00CE3E54">
        <w:rPr>
          <w:rFonts w:ascii="Times New Roman" w:eastAsia="SimSun" w:hAnsi="Times New Roman"/>
          <w:szCs w:val="20"/>
        </w:rPr>
        <w:instrText>HYPERLINK "http://www.3gpp.org/ftp/tsg_ran/TSG_RAN/TSGR_81/Docs/RP-182155.zip"</w:instrText>
      </w:r>
      <w:r w:rsidRPr="00CE3E54">
        <w:rPr>
          <w:rFonts w:ascii="Times New Roman" w:eastAsia="SimSun" w:hAnsi="Times New Roman"/>
          <w:szCs w:val="20"/>
        </w:rPr>
        <w:fldChar w:fldCharType="separate"/>
      </w:r>
      <w:r w:rsidRPr="00CE3E54">
        <w:rPr>
          <w:rFonts w:ascii="Times New Roman" w:eastAsia="SimSun" w:hAnsi="Times New Roman"/>
          <w:szCs w:val="20"/>
        </w:rPr>
        <w:t>RP-182155</w:t>
      </w:r>
      <w:r w:rsidRPr="00CE3E54">
        <w:rPr>
          <w:rFonts w:ascii="Times New Roman" w:eastAsia="SimSun" w:hAnsi="Times New Roman"/>
          <w:szCs w:val="20"/>
        </w:rPr>
        <w:fldChar w:fldCharType="end"/>
      </w:r>
      <w:r w:rsidRPr="00CE3E54">
        <w:rPr>
          <w:rFonts w:ascii="Times New Roman" w:eastAsia="SimSun" w:hAnsi="Times New Roman"/>
          <w:szCs w:val="20"/>
        </w:rPr>
        <w:t>, “Revised SID: Study on NR positioning support”, Intel Corporation, Ericsson, Gold Coast, Australia, September 2018</w:t>
      </w:r>
      <w:bookmarkEnd w:id="7"/>
    </w:p>
    <w:p w14:paraId="65E25A10" w14:textId="43D53B34" w:rsidR="002E5FF4" w:rsidRPr="004E1DB0" w:rsidRDefault="002E5FF4" w:rsidP="002E5FF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524876179"/>
      <w:r w:rsidRPr="004E1DB0">
        <w:rPr>
          <w:rFonts w:ascii="Times New Roman" w:eastAsia="SimSun" w:hAnsi="Times New Roman"/>
          <w:szCs w:val="20"/>
        </w:rPr>
        <w:t>3GPP TR 22.872</w:t>
      </w:r>
      <w:r w:rsidR="004E1DB0">
        <w:rPr>
          <w:rFonts w:ascii="Times New Roman" w:eastAsia="SimSun" w:hAnsi="Times New Roman"/>
          <w:szCs w:val="20"/>
        </w:rPr>
        <w:t>,</w:t>
      </w:r>
      <w:r w:rsidRPr="004E1DB0">
        <w:rPr>
          <w:rFonts w:ascii="Times New Roman" w:eastAsia="SimSun" w:hAnsi="Times New Roman"/>
          <w:szCs w:val="20"/>
        </w:rPr>
        <w:t xml:space="preserve"> “Study on positioning use cases”, SA WG1</w:t>
      </w:r>
      <w:bookmarkEnd w:id="8"/>
    </w:p>
    <w:p w14:paraId="37A5F6F9" w14:textId="664D0172" w:rsidR="002E5FF4" w:rsidRDefault="002E5FF4" w:rsidP="002E5FF4">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4E1DB0">
        <w:rPr>
          <w:rFonts w:ascii="Times New Roman" w:eastAsia="SimSun" w:hAnsi="Times New Roman"/>
          <w:szCs w:val="20"/>
        </w:rPr>
        <w:t>3GPP TS 22.261</w:t>
      </w:r>
      <w:r w:rsidR="004E1DB0">
        <w:rPr>
          <w:rFonts w:ascii="Times New Roman" w:eastAsia="SimSun" w:hAnsi="Times New Roman"/>
          <w:szCs w:val="20"/>
        </w:rPr>
        <w:t>,</w:t>
      </w:r>
      <w:r w:rsidRPr="004E1DB0">
        <w:rPr>
          <w:rFonts w:ascii="Times New Roman" w:eastAsia="SimSun" w:hAnsi="Times New Roman"/>
          <w:szCs w:val="20"/>
        </w:rPr>
        <w:t xml:space="preserve"> “Service requirements for next generation new services and markets”, SA WG1</w:t>
      </w:r>
    </w:p>
    <w:p w14:paraId="157602CE" w14:textId="179471BF" w:rsidR="00781990" w:rsidRPr="00C27F10" w:rsidRDefault="00C27F10" w:rsidP="002E5FF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25385945"/>
      <w:proofErr w:type="spellStart"/>
      <w:r w:rsidRPr="003D432D">
        <w:rPr>
          <w:rFonts w:ascii="Times New Roman" w:eastAsia="SimSun" w:hAnsi="Times New Roman"/>
          <w:szCs w:val="20"/>
        </w:rPr>
        <w:t>A.Shahmansoori</w:t>
      </w:r>
      <w:proofErr w:type="spellEnd"/>
      <w:r w:rsidRPr="003D432D">
        <w:rPr>
          <w:rFonts w:ascii="Times New Roman" w:eastAsia="SimSun" w:hAnsi="Times New Roman"/>
          <w:szCs w:val="20"/>
        </w:rPr>
        <w:t xml:space="preserve">, G.E. Garcia, G. </w:t>
      </w:r>
      <w:proofErr w:type="spellStart"/>
      <w:r w:rsidRPr="003D432D">
        <w:rPr>
          <w:rFonts w:ascii="Times New Roman" w:eastAsia="SimSun" w:hAnsi="Times New Roman"/>
          <w:szCs w:val="20"/>
        </w:rPr>
        <w:t>Destino</w:t>
      </w:r>
      <w:proofErr w:type="spellEnd"/>
      <w:r w:rsidRPr="003D432D">
        <w:rPr>
          <w:rFonts w:ascii="Times New Roman" w:eastAsia="SimSun" w:hAnsi="Times New Roman"/>
          <w:szCs w:val="20"/>
        </w:rPr>
        <w:t xml:space="preserve">, G. </w:t>
      </w:r>
      <w:proofErr w:type="spellStart"/>
      <w:r w:rsidRPr="003D432D">
        <w:rPr>
          <w:rFonts w:ascii="Times New Roman" w:eastAsia="SimSun" w:hAnsi="Times New Roman"/>
          <w:szCs w:val="20"/>
        </w:rPr>
        <w:t>Seco</w:t>
      </w:r>
      <w:proofErr w:type="spellEnd"/>
      <w:r w:rsidRPr="003D432D">
        <w:rPr>
          <w:rFonts w:ascii="Times New Roman" w:eastAsia="SimSun" w:hAnsi="Times New Roman"/>
          <w:szCs w:val="20"/>
        </w:rPr>
        <w:t xml:space="preserve">-Granados, H. </w:t>
      </w:r>
      <w:proofErr w:type="spellStart"/>
      <w:r w:rsidRPr="003D432D">
        <w:rPr>
          <w:rFonts w:ascii="Times New Roman" w:eastAsia="SimSun" w:hAnsi="Times New Roman"/>
          <w:szCs w:val="20"/>
        </w:rPr>
        <w:t>Wymeersch</w:t>
      </w:r>
      <w:proofErr w:type="spellEnd"/>
      <w:r w:rsidRPr="00C27F10">
        <w:rPr>
          <w:rFonts w:ascii="Times New Roman" w:eastAsia="SimSun" w:hAnsi="Times New Roman"/>
          <w:szCs w:val="20"/>
        </w:rPr>
        <w:t xml:space="preserve">, </w:t>
      </w:r>
      <w:r w:rsidR="00781990" w:rsidRPr="00C27F10">
        <w:rPr>
          <w:rFonts w:ascii="Times New Roman" w:eastAsia="SimSun" w:hAnsi="Times New Roman"/>
          <w:szCs w:val="20"/>
        </w:rPr>
        <w:t>“Position and Orientation Estimation Through Millimeter-Wave MIMO in 5G Systems”, IEEE Transactions on Wireless Communications, Vol. 17, No. 3, March 2018</w:t>
      </w:r>
      <w:bookmarkEnd w:id="9"/>
    </w:p>
    <w:p w14:paraId="1DD57DD3" w14:textId="77777777" w:rsidR="003D432D" w:rsidRPr="003D432D" w:rsidRDefault="003D432D" w:rsidP="003D432D">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0" w:name="_Ref525852541"/>
      <w:r w:rsidRPr="003D432D">
        <w:rPr>
          <w:rFonts w:ascii="Times New Roman" w:eastAsia="SimSun" w:hAnsi="Times New Roman"/>
          <w:szCs w:val="20"/>
        </w:rPr>
        <w:t>R1-1810799, “On target requirements for NR positioning”, Intel Corporation, Chengdu, China, October, 2018.</w:t>
      </w:r>
      <w:bookmarkEnd w:id="10"/>
    </w:p>
    <w:p w14:paraId="2248CB17" w14:textId="77777777" w:rsidR="003D432D" w:rsidRPr="003D432D" w:rsidRDefault="003D432D" w:rsidP="003D432D">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3D432D">
        <w:rPr>
          <w:rFonts w:ascii="Times New Roman" w:eastAsia="SimSun" w:hAnsi="Times New Roman"/>
          <w:szCs w:val="20"/>
        </w:rPr>
        <w:t>R1-1810800, “Evaluation assumptions for NR positioning studies”, Intel Corporation, Chengdu, China, October, 2018.</w:t>
      </w:r>
    </w:p>
    <w:p w14:paraId="764BF17E" w14:textId="0526EC85" w:rsidR="003D432D" w:rsidRPr="003D432D" w:rsidRDefault="003D432D" w:rsidP="003D432D">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1" w:name="_Ref525852544"/>
      <w:r w:rsidRPr="003D432D">
        <w:rPr>
          <w:rFonts w:ascii="Times New Roman" w:eastAsia="SimSun" w:hAnsi="Times New Roman"/>
          <w:szCs w:val="20"/>
        </w:rPr>
        <w:t>R1-1810802, “Preliminary Evaluation Results for NR Positioning”, Intel Corporation, Chengdu, China, October, 2018.</w:t>
      </w:r>
      <w:bookmarkEnd w:id="11"/>
    </w:p>
    <w:p w14:paraId="4C9B2990" w14:textId="4D17489D" w:rsidR="00C27F10" w:rsidRPr="00C27F10" w:rsidRDefault="00C27F10" w:rsidP="00C27F10">
      <w:pPr>
        <w:widowControl w:val="0"/>
        <w:tabs>
          <w:tab w:val="num" w:pos="708"/>
        </w:tabs>
        <w:spacing w:after="60"/>
        <w:jc w:val="both"/>
        <w:rPr>
          <w:highlight w:val="yellow"/>
        </w:rPr>
      </w:pPr>
    </w:p>
    <w:p w14:paraId="04B6BDF7" w14:textId="77777777" w:rsidR="0069183A" w:rsidRDefault="0069183A" w:rsidP="0069183A">
      <w:pPr>
        <w:pStyle w:val="3GPPH1"/>
        <w:rPr>
          <w:lang w:val="en-US"/>
        </w:rPr>
      </w:pPr>
      <w:r>
        <w:rPr>
          <w:lang w:val="en-US"/>
        </w:rPr>
        <w:t xml:space="preserve">Annex – A: </w:t>
      </w:r>
      <w:r w:rsidRPr="0000341F">
        <w:t xml:space="preserve">Study on </w:t>
      </w:r>
      <w:r>
        <w:t>P</w:t>
      </w:r>
      <w:r w:rsidRPr="0000341F">
        <w:t xml:space="preserve">ositioning </w:t>
      </w:r>
      <w:r>
        <w:t>U</w:t>
      </w:r>
      <w:r w:rsidRPr="0000341F">
        <w:t xml:space="preserve">se </w:t>
      </w:r>
      <w:r>
        <w:t>C</w:t>
      </w:r>
      <w:r w:rsidRPr="0000341F">
        <w:t>ases</w:t>
      </w:r>
    </w:p>
    <w:p w14:paraId="71A25317" w14:textId="77777777" w:rsidR="0069183A" w:rsidRDefault="0069183A" w:rsidP="0069183A">
      <w:pPr>
        <w:pStyle w:val="3GPPText"/>
      </w:pPr>
      <w:r>
        <w:t xml:space="preserve">In this section, we provide summary of the 3GPP SA1 WG study on positioning use cases </w:t>
      </w:r>
      <w:r>
        <w:fldChar w:fldCharType="begin"/>
      </w:r>
      <w:r>
        <w:instrText xml:space="preserve"> REF _Ref524876179 \n \h </w:instrText>
      </w:r>
      <w:r>
        <w:fldChar w:fldCharType="separate"/>
      </w:r>
      <w:r w:rsidR="00E92AA9">
        <w:t>[3]</w:t>
      </w:r>
      <w:r>
        <w:fldChar w:fldCharType="end"/>
      </w:r>
      <w:r>
        <w:t xml:space="preserve">. The </w:t>
      </w:r>
      <w:r>
        <w:fldChar w:fldCharType="begin"/>
      </w:r>
      <w:r>
        <w:instrText xml:space="preserve"> REF _Ref524876213 \h </w:instrText>
      </w:r>
      <w:r>
        <w:fldChar w:fldCharType="separate"/>
      </w:r>
      <w:r w:rsidR="00E92AA9">
        <w:t xml:space="preserve">Table </w:t>
      </w:r>
      <w:r w:rsidR="00E92AA9">
        <w:rPr>
          <w:noProof/>
        </w:rPr>
        <w:t>2</w:t>
      </w:r>
      <w:r>
        <w:fldChar w:fldCharType="end"/>
      </w:r>
      <w:r>
        <w:t xml:space="preserve"> is reproduced in this document for convenience.</w:t>
      </w:r>
    </w:p>
    <w:p w14:paraId="7B5A998E" w14:textId="3C0841D1" w:rsidR="001B768E" w:rsidRDefault="0069183A" w:rsidP="0069183A">
      <w:pPr>
        <w:pStyle w:val="Caption"/>
      </w:pPr>
      <w:bookmarkStart w:id="12" w:name="_Ref524876213"/>
      <w:r>
        <w:t xml:space="preserve">Table </w:t>
      </w:r>
      <w:r>
        <w:fldChar w:fldCharType="begin"/>
      </w:r>
      <w:r>
        <w:instrText xml:space="preserve"> SEQ Table \* ARABIC </w:instrText>
      </w:r>
      <w:r>
        <w:fldChar w:fldCharType="separate"/>
      </w:r>
      <w:r w:rsidR="00E92AA9">
        <w:rPr>
          <w:noProof/>
        </w:rPr>
        <w:t>2</w:t>
      </w:r>
      <w:r>
        <w:fldChar w:fldCharType="end"/>
      </w:r>
      <w:bookmarkEnd w:id="12"/>
      <w:r>
        <w:t>: Overview of grouped use cases</w:t>
      </w:r>
      <w:r w:rsidR="001A3786">
        <w:t xml:space="preserve"> and requirements </w:t>
      </w:r>
      <w:r>
        <w:t>(UE type, Accuracy &amp; Environment of use)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126"/>
        <w:gridCol w:w="1120"/>
        <w:gridCol w:w="1573"/>
        <w:gridCol w:w="1418"/>
        <w:gridCol w:w="1275"/>
        <w:gridCol w:w="1367"/>
      </w:tblGrid>
      <w:tr w:rsidR="001B768E" w:rsidRPr="001B768E" w14:paraId="512609B4" w14:textId="77777777" w:rsidTr="001B768E">
        <w:tc>
          <w:tcPr>
            <w:tcW w:w="978" w:type="dxa"/>
            <w:vMerge w:val="restart"/>
            <w:tcBorders>
              <w:top w:val="single" w:sz="12" w:space="0" w:color="auto"/>
              <w:left w:val="single" w:sz="12" w:space="0" w:color="auto"/>
              <w:bottom w:val="single" w:sz="8" w:space="0" w:color="000000"/>
              <w:right w:val="nil"/>
            </w:tcBorders>
            <w:shd w:val="clear" w:color="auto" w:fill="D9D9D9"/>
            <w:vAlign w:val="center"/>
          </w:tcPr>
          <w:p w14:paraId="5DC1D4B2" w14:textId="77777777" w:rsidR="001B768E" w:rsidRPr="001B768E" w:rsidRDefault="001B768E" w:rsidP="001B768E">
            <w:pPr>
              <w:spacing w:after="0"/>
              <w:jc w:val="center"/>
              <w:rPr>
                <w:b/>
                <w:sz w:val="18"/>
                <w:szCs w:val="18"/>
              </w:rPr>
            </w:pPr>
            <w:r w:rsidRPr="001B768E">
              <w:rPr>
                <w:b/>
                <w:bCs/>
                <w:color w:val="000000"/>
                <w:sz w:val="18"/>
                <w:szCs w:val="18"/>
              </w:rPr>
              <w:t>Type of UE</w:t>
            </w:r>
          </w:p>
        </w:tc>
        <w:tc>
          <w:tcPr>
            <w:tcW w:w="2126" w:type="dxa"/>
            <w:vMerge w:val="restart"/>
            <w:tcBorders>
              <w:top w:val="single" w:sz="12" w:space="0" w:color="auto"/>
              <w:left w:val="single" w:sz="8" w:space="0" w:color="auto"/>
              <w:bottom w:val="single" w:sz="8" w:space="0" w:color="000000"/>
              <w:right w:val="single" w:sz="12" w:space="0" w:color="auto"/>
            </w:tcBorders>
            <w:shd w:val="clear" w:color="auto" w:fill="D9D9D9"/>
            <w:vAlign w:val="center"/>
          </w:tcPr>
          <w:p w14:paraId="70099118" w14:textId="77777777" w:rsidR="001B768E" w:rsidRPr="001B768E" w:rsidRDefault="001B768E" w:rsidP="001B768E">
            <w:pPr>
              <w:spacing w:after="0"/>
              <w:jc w:val="center"/>
              <w:rPr>
                <w:b/>
                <w:sz w:val="18"/>
                <w:szCs w:val="18"/>
              </w:rPr>
            </w:pPr>
            <w:r w:rsidRPr="001B768E">
              <w:rPr>
                <w:b/>
                <w:bCs/>
                <w:color w:val="000000"/>
                <w:sz w:val="18"/>
                <w:szCs w:val="18"/>
              </w:rPr>
              <w:t xml:space="preserve">Related </w:t>
            </w:r>
            <w:r w:rsidRPr="001B768E">
              <w:rPr>
                <w:b/>
                <w:bCs/>
                <w:color w:val="000000"/>
                <w:sz w:val="18"/>
                <w:szCs w:val="18"/>
              </w:rPr>
              <w:br/>
              <w:t>Use cases</w:t>
            </w:r>
          </w:p>
        </w:tc>
        <w:tc>
          <w:tcPr>
            <w:tcW w:w="1120" w:type="dxa"/>
            <w:vMerge w:val="restart"/>
            <w:tcBorders>
              <w:top w:val="single" w:sz="12" w:space="0" w:color="auto"/>
              <w:left w:val="single" w:sz="12" w:space="0" w:color="auto"/>
              <w:bottom w:val="single" w:sz="8" w:space="0" w:color="000000"/>
              <w:right w:val="single" w:sz="12" w:space="0" w:color="auto"/>
            </w:tcBorders>
            <w:shd w:val="clear" w:color="auto" w:fill="D9D9D9"/>
            <w:vAlign w:val="center"/>
          </w:tcPr>
          <w:p w14:paraId="3A103D28" w14:textId="77777777" w:rsidR="001B768E" w:rsidRPr="001B768E" w:rsidRDefault="001B768E" w:rsidP="001B768E">
            <w:pPr>
              <w:spacing w:after="0"/>
              <w:jc w:val="center"/>
              <w:rPr>
                <w:b/>
                <w:sz w:val="18"/>
                <w:szCs w:val="18"/>
              </w:rPr>
            </w:pPr>
            <w:r w:rsidRPr="001B768E">
              <w:rPr>
                <w:b/>
                <w:bCs/>
                <w:color w:val="000000"/>
                <w:sz w:val="18"/>
                <w:szCs w:val="18"/>
              </w:rPr>
              <w:t>KPI</w:t>
            </w:r>
          </w:p>
        </w:tc>
        <w:tc>
          <w:tcPr>
            <w:tcW w:w="5633" w:type="dxa"/>
            <w:gridSpan w:val="4"/>
            <w:tcBorders>
              <w:top w:val="single" w:sz="12" w:space="0" w:color="auto"/>
              <w:left w:val="single" w:sz="12" w:space="0" w:color="auto"/>
              <w:right w:val="single" w:sz="12" w:space="0" w:color="auto"/>
            </w:tcBorders>
            <w:shd w:val="clear" w:color="auto" w:fill="D9D9D9"/>
            <w:vAlign w:val="center"/>
          </w:tcPr>
          <w:p w14:paraId="1C06EFB1" w14:textId="77777777" w:rsidR="001B768E" w:rsidRPr="001B768E" w:rsidRDefault="001B768E" w:rsidP="001B768E">
            <w:pPr>
              <w:spacing w:after="0"/>
              <w:jc w:val="center"/>
              <w:rPr>
                <w:b/>
                <w:sz w:val="18"/>
                <w:szCs w:val="18"/>
              </w:rPr>
            </w:pPr>
            <w:r w:rsidRPr="001B768E">
              <w:rPr>
                <w:b/>
                <w:sz w:val="18"/>
                <w:szCs w:val="18"/>
              </w:rPr>
              <w:t>Service area – environment of use</w:t>
            </w:r>
          </w:p>
        </w:tc>
      </w:tr>
      <w:tr w:rsidR="001B768E" w:rsidRPr="001B768E" w14:paraId="0401F117" w14:textId="77777777" w:rsidTr="001B768E">
        <w:tc>
          <w:tcPr>
            <w:tcW w:w="978" w:type="dxa"/>
            <w:vMerge/>
            <w:tcBorders>
              <w:left w:val="single" w:sz="12" w:space="0" w:color="auto"/>
            </w:tcBorders>
            <w:shd w:val="clear" w:color="auto" w:fill="D9D9D9"/>
            <w:vAlign w:val="center"/>
          </w:tcPr>
          <w:p w14:paraId="3B4F2545" w14:textId="77777777" w:rsidR="001B768E" w:rsidRPr="001B768E" w:rsidRDefault="001B768E" w:rsidP="001B768E">
            <w:pPr>
              <w:spacing w:after="0"/>
              <w:jc w:val="center"/>
              <w:rPr>
                <w:b/>
                <w:sz w:val="18"/>
                <w:szCs w:val="18"/>
              </w:rPr>
            </w:pPr>
          </w:p>
        </w:tc>
        <w:tc>
          <w:tcPr>
            <w:tcW w:w="2126" w:type="dxa"/>
            <w:vMerge/>
            <w:tcBorders>
              <w:right w:val="single" w:sz="12" w:space="0" w:color="auto"/>
            </w:tcBorders>
            <w:shd w:val="clear" w:color="auto" w:fill="D9D9D9"/>
            <w:vAlign w:val="center"/>
          </w:tcPr>
          <w:p w14:paraId="66558A9A" w14:textId="77777777" w:rsidR="001B768E" w:rsidRPr="001B768E" w:rsidRDefault="001B768E" w:rsidP="001B768E">
            <w:pPr>
              <w:spacing w:after="0"/>
              <w:jc w:val="center"/>
              <w:rPr>
                <w:b/>
                <w:sz w:val="18"/>
                <w:szCs w:val="18"/>
              </w:rPr>
            </w:pPr>
          </w:p>
        </w:tc>
        <w:tc>
          <w:tcPr>
            <w:tcW w:w="1120" w:type="dxa"/>
            <w:vMerge/>
            <w:tcBorders>
              <w:left w:val="single" w:sz="12" w:space="0" w:color="auto"/>
              <w:right w:val="single" w:sz="12" w:space="0" w:color="auto"/>
            </w:tcBorders>
            <w:shd w:val="clear" w:color="auto" w:fill="D9D9D9"/>
            <w:vAlign w:val="center"/>
          </w:tcPr>
          <w:p w14:paraId="7AB31B2C" w14:textId="77777777" w:rsidR="001B768E" w:rsidRPr="001B768E" w:rsidRDefault="001B768E" w:rsidP="001B768E">
            <w:pPr>
              <w:spacing w:after="0"/>
              <w:jc w:val="center"/>
              <w:rPr>
                <w:b/>
                <w:sz w:val="18"/>
                <w:szCs w:val="18"/>
              </w:rPr>
            </w:pPr>
          </w:p>
        </w:tc>
        <w:tc>
          <w:tcPr>
            <w:tcW w:w="1573" w:type="dxa"/>
            <w:tcBorders>
              <w:left w:val="single" w:sz="12" w:space="0" w:color="auto"/>
            </w:tcBorders>
            <w:shd w:val="clear" w:color="auto" w:fill="D9D9D9"/>
            <w:vAlign w:val="center"/>
          </w:tcPr>
          <w:p w14:paraId="44265009" w14:textId="77777777" w:rsidR="001B768E" w:rsidRPr="001B768E" w:rsidRDefault="001B768E" w:rsidP="001B768E">
            <w:pPr>
              <w:spacing w:after="0"/>
              <w:jc w:val="center"/>
              <w:rPr>
                <w:b/>
                <w:sz w:val="18"/>
                <w:szCs w:val="18"/>
              </w:rPr>
            </w:pPr>
            <w:r w:rsidRPr="001B768E">
              <w:rPr>
                <w:b/>
                <w:sz w:val="18"/>
                <w:szCs w:val="18"/>
              </w:rPr>
              <w:t>Enhanced positioning area</w:t>
            </w:r>
          </w:p>
        </w:tc>
        <w:tc>
          <w:tcPr>
            <w:tcW w:w="4060" w:type="dxa"/>
            <w:gridSpan w:val="3"/>
            <w:tcBorders>
              <w:right w:val="single" w:sz="12" w:space="0" w:color="auto"/>
            </w:tcBorders>
            <w:shd w:val="clear" w:color="auto" w:fill="D9D9D9"/>
            <w:vAlign w:val="center"/>
          </w:tcPr>
          <w:p w14:paraId="0CD93639" w14:textId="77777777" w:rsidR="001B768E" w:rsidRPr="001B768E" w:rsidRDefault="001B768E" w:rsidP="001B768E">
            <w:pPr>
              <w:spacing w:after="0"/>
              <w:jc w:val="center"/>
              <w:rPr>
                <w:b/>
                <w:sz w:val="18"/>
                <w:szCs w:val="18"/>
              </w:rPr>
            </w:pPr>
            <w:r w:rsidRPr="001B768E">
              <w:rPr>
                <w:b/>
                <w:sz w:val="18"/>
                <w:szCs w:val="18"/>
              </w:rPr>
              <w:t>5G positioning service area</w:t>
            </w:r>
          </w:p>
        </w:tc>
      </w:tr>
      <w:tr w:rsidR="001B768E" w:rsidRPr="001B768E" w14:paraId="4F935794" w14:textId="77777777" w:rsidTr="001B768E">
        <w:tc>
          <w:tcPr>
            <w:tcW w:w="978" w:type="dxa"/>
            <w:vMerge/>
            <w:tcBorders>
              <w:left w:val="single" w:sz="12" w:space="0" w:color="auto"/>
              <w:bottom w:val="single" w:sz="12" w:space="0" w:color="auto"/>
            </w:tcBorders>
            <w:shd w:val="clear" w:color="auto" w:fill="D9D9D9"/>
            <w:vAlign w:val="center"/>
          </w:tcPr>
          <w:p w14:paraId="598AC4AA" w14:textId="77777777" w:rsidR="001B768E" w:rsidRPr="001B768E" w:rsidRDefault="001B768E" w:rsidP="001B768E">
            <w:pPr>
              <w:spacing w:after="0"/>
              <w:jc w:val="center"/>
              <w:rPr>
                <w:b/>
                <w:sz w:val="18"/>
                <w:szCs w:val="18"/>
              </w:rPr>
            </w:pPr>
          </w:p>
        </w:tc>
        <w:tc>
          <w:tcPr>
            <w:tcW w:w="2126" w:type="dxa"/>
            <w:vMerge/>
            <w:tcBorders>
              <w:bottom w:val="single" w:sz="12" w:space="0" w:color="auto"/>
              <w:right w:val="single" w:sz="12" w:space="0" w:color="auto"/>
            </w:tcBorders>
            <w:shd w:val="clear" w:color="auto" w:fill="D9D9D9"/>
            <w:vAlign w:val="center"/>
          </w:tcPr>
          <w:p w14:paraId="3BA78846" w14:textId="77777777" w:rsidR="001B768E" w:rsidRPr="001B768E" w:rsidRDefault="001B768E" w:rsidP="001B768E">
            <w:pPr>
              <w:spacing w:after="0"/>
              <w:jc w:val="center"/>
              <w:rPr>
                <w:b/>
                <w:sz w:val="18"/>
                <w:szCs w:val="18"/>
              </w:rPr>
            </w:pPr>
          </w:p>
        </w:tc>
        <w:tc>
          <w:tcPr>
            <w:tcW w:w="1120" w:type="dxa"/>
            <w:vMerge/>
            <w:tcBorders>
              <w:left w:val="single" w:sz="12" w:space="0" w:color="auto"/>
              <w:bottom w:val="single" w:sz="12" w:space="0" w:color="auto"/>
              <w:right w:val="single" w:sz="12" w:space="0" w:color="auto"/>
            </w:tcBorders>
            <w:shd w:val="clear" w:color="auto" w:fill="D9D9D9"/>
            <w:vAlign w:val="center"/>
          </w:tcPr>
          <w:p w14:paraId="2523A918" w14:textId="77777777" w:rsidR="001B768E" w:rsidRPr="001B768E" w:rsidRDefault="001B768E" w:rsidP="001B768E">
            <w:pPr>
              <w:spacing w:after="0"/>
              <w:jc w:val="center"/>
              <w:rPr>
                <w:b/>
                <w:sz w:val="18"/>
                <w:szCs w:val="18"/>
              </w:rPr>
            </w:pPr>
          </w:p>
        </w:tc>
        <w:tc>
          <w:tcPr>
            <w:tcW w:w="1573" w:type="dxa"/>
            <w:tcBorders>
              <w:left w:val="single" w:sz="12" w:space="0" w:color="auto"/>
              <w:bottom w:val="single" w:sz="12" w:space="0" w:color="auto"/>
            </w:tcBorders>
            <w:shd w:val="clear" w:color="auto" w:fill="D9D9D9"/>
            <w:vAlign w:val="center"/>
          </w:tcPr>
          <w:p w14:paraId="641AB204" w14:textId="77777777" w:rsidR="001B768E" w:rsidRPr="001B768E" w:rsidRDefault="001B768E" w:rsidP="001B768E">
            <w:pPr>
              <w:spacing w:after="0"/>
              <w:jc w:val="center"/>
              <w:rPr>
                <w:sz w:val="18"/>
                <w:szCs w:val="18"/>
              </w:rPr>
            </w:pPr>
            <w:r w:rsidRPr="001B768E">
              <w:rPr>
                <w:sz w:val="18"/>
                <w:szCs w:val="18"/>
              </w:rPr>
              <w:t>Outdoor / Indoor</w:t>
            </w:r>
          </w:p>
        </w:tc>
        <w:tc>
          <w:tcPr>
            <w:tcW w:w="1418" w:type="dxa"/>
            <w:tcBorders>
              <w:top w:val="single" w:sz="4" w:space="0" w:color="auto"/>
              <w:left w:val="single" w:sz="8" w:space="0" w:color="auto"/>
              <w:bottom w:val="single" w:sz="12" w:space="0" w:color="auto"/>
              <w:right w:val="single" w:sz="4" w:space="0" w:color="auto"/>
            </w:tcBorders>
            <w:shd w:val="clear" w:color="auto" w:fill="D9D9D9"/>
            <w:vAlign w:val="center"/>
          </w:tcPr>
          <w:p w14:paraId="6F2C3B69" w14:textId="77777777" w:rsidR="001B768E" w:rsidRPr="001B768E" w:rsidRDefault="001B768E" w:rsidP="001B768E">
            <w:pPr>
              <w:spacing w:after="0"/>
              <w:jc w:val="center"/>
              <w:rPr>
                <w:sz w:val="18"/>
                <w:szCs w:val="18"/>
              </w:rPr>
            </w:pPr>
            <w:r w:rsidRPr="001B768E">
              <w:rPr>
                <w:color w:val="000000"/>
                <w:sz w:val="18"/>
                <w:szCs w:val="18"/>
              </w:rPr>
              <w:t>Outdoor</w:t>
            </w:r>
            <w:r>
              <w:rPr>
                <w:color w:val="000000"/>
                <w:sz w:val="18"/>
                <w:szCs w:val="18"/>
              </w:rPr>
              <w:t xml:space="preserve"> </w:t>
            </w:r>
            <w:r w:rsidRPr="001B768E">
              <w:rPr>
                <w:color w:val="000000"/>
                <w:sz w:val="18"/>
                <w:szCs w:val="18"/>
              </w:rPr>
              <w:t>(rural, suburban)</w:t>
            </w:r>
          </w:p>
        </w:tc>
        <w:tc>
          <w:tcPr>
            <w:tcW w:w="1275" w:type="dxa"/>
            <w:tcBorders>
              <w:top w:val="single" w:sz="4" w:space="0" w:color="auto"/>
              <w:left w:val="nil"/>
              <w:bottom w:val="single" w:sz="12" w:space="0" w:color="auto"/>
              <w:right w:val="single" w:sz="4" w:space="0" w:color="auto"/>
            </w:tcBorders>
            <w:shd w:val="clear" w:color="auto" w:fill="D9D9D9"/>
            <w:vAlign w:val="center"/>
          </w:tcPr>
          <w:p w14:paraId="0EF023EF" w14:textId="77777777" w:rsidR="001B768E" w:rsidRPr="001B768E" w:rsidRDefault="001B768E" w:rsidP="001B768E">
            <w:pPr>
              <w:spacing w:after="0"/>
              <w:jc w:val="center"/>
              <w:rPr>
                <w:sz w:val="18"/>
                <w:szCs w:val="18"/>
              </w:rPr>
            </w:pPr>
            <w:r w:rsidRPr="001B768E">
              <w:rPr>
                <w:color w:val="000000"/>
                <w:sz w:val="18"/>
                <w:szCs w:val="18"/>
              </w:rPr>
              <w:t>Outdoor</w:t>
            </w:r>
            <w:r w:rsidRPr="001B768E">
              <w:rPr>
                <w:color w:val="000000"/>
                <w:sz w:val="18"/>
                <w:szCs w:val="18"/>
              </w:rPr>
              <w:br/>
              <w:t>(deep urban)</w:t>
            </w:r>
          </w:p>
        </w:tc>
        <w:tc>
          <w:tcPr>
            <w:tcW w:w="1367" w:type="dxa"/>
            <w:tcBorders>
              <w:top w:val="single" w:sz="4" w:space="0" w:color="auto"/>
              <w:left w:val="nil"/>
              <w:bottom w:val="single" w:sz="12" w:space="0" w:color="auto"/>
              <w:right w:val="single" w:sz="12" w:space="0" w:color="auto"/>
            </w:tcBorders>
            <w:shd w:val="clear" w:color="auto" w:fill="D9D9D9"/>
            <w:vAlign w:val="center"/>
          </w:tcPr>
          <w:p w14:paraId="2D9F33CF" w14:textId="77777777" w:rsidR="001B768E" w:rsidRPr="001B768E" w:rsidRDefault="001B768E" w:rsidP="001B768E">
            <w:pPr>
              <w:spacing w:after="0"/>
              <w:jc w:val="center"/>
              <w:rPr>
                <w:sz w:val="18"/>
                <w:szCs w:val="18"/>
              </w:rPr>
            </w:pPr>
            <w:r w:rsidRPr="001B768E">
              <w:rPr>
                <w:color w:val="000000"/>
                <w:sz w:val="18"/>
                <w:szCs w:val="18"/>
              </w:rPr>
              <w:t>Indoor</w:t>
            </w:r>
          </w:p>
        </w:tc>
      </w:tr>
      <w:tr w:rsidR="001B768E" w:rsidRPr="001B768E" w14:paraId="182D88C1" w14:textId="77777777" w:rsidTr="0069183A">
        <w:trPr>
          <w:trHeight w:val="38"/>
        </w:trPr>
        <w:tc>
          <w:tcPr>
            <w:tcW w:w="978" w:type="dxa"/>
            <w:vMerge w:val="restart"/>
            <w:tcBorders>
              <w:top w:val="single" w:sz="12" w:space="0" w:color="auto"/>
              <w:left w:val="single" w:sz="12" w:space="0" w:color="auto"/>
            </w:tcBorders>
            <w:shd w:val="clear" w:color="auto" w:fill="auto"/>
            <w:vAlign w:val="center"/>
          </w:tcPr>
          <w:p w14:paraId="62939843" w14:textId="77777777" w:rsidR="001B768E" w:rsidRPr="001B768E" w:rsidRDefault="001B768E" w:rsidP="001B768E">
            <w:pPr>
              <w:spacing w:after="0"/>
              <w:jc w:val="center"/>
              <w:rPr>
                <w:sz w:val="18"/>
                <w:szCs w:val="18"/>
              </w:rPr>
            </w:pPr>
            <w:r w:rsidRPr="001B768E">
              <w:rPr>
                <w:sz w:val="18"/>
                <w:szCs w:val="18"/>
              </w:rPr>
              <w:t xml:space="preserve">Very Low Energy </w:t>
            </w:r>
          </w:p>
          <w:p w14:paraId="534537D4" w14:textId="77777777" w:rsidR="001B768E" w:rsidRPr="001B768E" w:rsidRDefault="001B768E" w:rsidP="001B768E">
            <w:pPr>
              <w:spacing w:after="0"/>
              <w:jc w:val="center"/>
              <w:rPr>
                <w:sz w:val="18"/>
                <w:szCs w:val="18"/>
              </w:rPr>
            </w:pPr>
            <w:r w:rsidRPr="001B768E">
              <w:rPr>
                <w:sz w:val="18"/>
                <w:szCs w:val="18"/>
              </w:rPr>
              <w:t>(up to 15 years lifetime)</w:t>
            </w:r>
          </w:p>
        </w:tc>
        <w:tc>
          <w:tcPr>
            <w:tcW w:w="2126" w:type="dxa"/>
            <w:vMerge w:val="restart"/>
            <w:tcBorders>
              <w:top w:val="single" w:sz="12" w:space="0" w:color="auto"/>
              <w:right w:val="single" w:sz="12" w:space="0" w:color="auto"/>
            </w:tcBorders>
            <w:shd w:val="clear" w:color="auto" w:fill="auto"/>
            <w:vAlign w:val="center"/>
          </w:tcPr>
          <w:p w14:paraId="217B92AA" w14:textId="77777777" w:rsidR="001B768E" w:rsidRPr="001B768E" w:rsidRDefault="001B768E" w:rsidP="001B768E">
            <w:pPr>
              <w:spacing w:after="0"/>
              <w:jc w:val="center"/>
              <w:rPr>
                <w:sz w:val="18"/>
                <w:szCs w:val="18"/>
              </w:rPr>
            </w:pPr>
            <w:r w:rsidRPr="001B768E">
              <w:rPr>
                <w:sz w:val="18"/>
                <w:szCs w:val="18"/>
              </w:rPr>
              <w:t>Waste Management</w:t>
            </w:r>
          </w:p>
          <w:p w14:paraId="1CB644A6" w14:textId="77777777" w:rsidR="001B768E" w:rsidRPr="001B768E" w:rsidRDefault="001B768E" w:rsidP="001B768E">
            <w:pPr>
              <w:spacing w:after="0"/>
              <w:jc w:val="center"/>
              <w:rPr>
                <w:sz w:val="18"/>
                <w:szCs w:val="18"/>
              </w:rPr>
            </w:pPr>
            <w:r w:rsidRPr="001B768E">
              <w:rPr>
                <w:sz w:val="18"/>
                <w:szCs w:val="18"/>
              </w:rPr>
              <w:t>Asset tracking and management"</w:t>
            </w:r>
          </w:p>
        </w:tc>
        <w:tc>
          <w:tcPr>
            <w:tcW w:w="1120" w:type="dxa"/>
            <w:tcBorders>
              <w:top w:val="single" w:sz="12" w:space="0" w:color="auto"/>
              <w:left w:val="single" w:sz="12" w:space="0" w:color="auto"/>
              <w:bottom w:val="single" w:sz="4" w:space="0" w:color="auto"/>
              <w:right w:val="single" w:sz="12" w:space="0" w:color="auto"/>
            </w:tcBorders>
            <w:shd w:val="clear" w:color="auto" w:fill="auto"/>
            <w:vAlign w:val="center"/>
          </w:tcPr>
          <w:p w14:paraId="17745352" w14:textId="77777777" w:rsidR="001B768E" w:rsidRPr="001B768E" w:rsidRDefault="001B768E" w:rsidP="001B768E">
            <w:pPr>
              <w:spacing w:after="0"/>
              <w:jc w:val="center"/>
              <w:rPr>
                <w:sz w:val="18"/>
                <w:szCs w:val="18"/>
              </w:rPr>
            </w:pPr>
            <w:r w:rsidRPr="001B768E">
              <w:rPr>
                <w:color w:val="000000"/>
                <w:sz w:val="18"/>
                <w:szCs w:val="18"/>
              </w:rPr>
              <w:t xml:space="preserve">Horizontal </w:t>
            </w:r>
          </w:p>
        </w:tc>
        <w:tc>
          <w:tcPr>
            <w:tcW w:w="1573" w:type="dxa"/>
            <w:tcBorders>
              <w:top w:val="single" w:sz="12" w:space="0" w:color="auto"/>
              <w:left w:val="single" w:sz="12" w:space="0" w:color="auto"/>
              <w:bottom w:val="single" w:sz="4" w:space="0" w:color="auto"/>
              <w:right w:val="single" w:sz="8" w:space="0" w:color="auto"/>
            </w:tcBorders>
            <w:shd w:val="clear" w:color="000000" w:fill="C5FFC5"/>
            <w:vAlign w:val="center"/>
          </w:tcPr>
          <w:p w14:paraId="64AD4169" w14:textId="77777777" w:rsidR="001B768E" w:rsidRPr="001B768E" w:rsidRDefault="001B768E" w:rsidP="001B768E">
            <w:pPr>
              <w:spacing w:after="0"/>
              <w:jc w:val="center"/>
              <w:rPr>
                <w:sz w:val="18"/>
                <w:szCs w:val="18"/>
              </w:rPr>
            </w:pPr>
            <w:r w:rsidRPr="001B768E">
              <w:rPr>
                <w:color w:val="000000"/>
                <w:sz w:val="18"/>
                <w:szCs w:val="18"/>
              </w:rPr>
              <w:t>1m</w:t>
            </w:r>
          </w:p>
        </w:tc>
        <w:tc>
          <w:tcPr>
            <w:tcW w:w="1418" w:type="dxa"/>
            <w:tcBorders>
              <w:top w:val="single" w:sz="12" w:space="0" w:color="auto"/>
              <w:left w:val="nil"/>
              <w:bottom w:val="single" w:sz="4" w:space="0" w:color="auto"/>
              <w:right w:val="single" w:sz="4" w:space="0" w:color="auto"/>
            </w:tcBorders>
            <w:shd w:val="clear" w:color="auto" w:fill="BDD6EE" w:themeFill="accent1" w:themeFillTint="66"/>
            <w:vAlign w:val="center"/>
          </w:tcPr>
          <w:p w14:paraId="65B34411" w14:textId="77777777" w:rsidR="001B768E" w:rsidRPr="0069183A" w:rsidRDefault="001B768E" w:rsidP="001B768E">
            <w:pPr>
              <w:spacing w:after="0"/>
              <w:jc w:val="center"/>
              <w:rPr>
                <w:sz w:val="18"/>
                <w:szCs w:val="18"/>
              </w:rPr>
            </w:pPr>
            <w:r w:rsidRPr="0069183A">
              <w:rPr>
                <w:sz w:val="18"/>
                <w:szCs w:val="18"/>
              </w:rPr>
              <w:t>3m - 30 m</w:t>
            </w:r>
          </w:p>
        </w:tc>
        <w:tc>
          <w:tcPr>
            <w:tcW w:w="1275" w:type="dxa"/>
            <w:tcBorders>
              <w:top w:val="single" w:sz="12" w:space="0" w:color="auto"/>
              <w:left w:val="nil"/>
              <w:bottom w:val="single" w:sz="4" w:space="0" w:color="auto"/>
              <w:right w:val="single" w:sz="4" w:space="0" w:color="auto"/>
            </w:tcBorders>
            <w:shd w:val="clear" w:color="auto" w:fill="BDD6EE" w:themeFill="accent1" w:themeFillTint="66"/>
            <w:vAlign w:val="center"/>
          </w:tcPr>
          <w:p w14:paraId="294721BC" w14:textId="77777777" w:rsidR="001B768E" w:rsidRPr="0069183A" w:rsidRDefault="001B768E" w:rsidP="001B768E">
            <w:pPr>
              <w:spacing w:after="0"/>
              <w:jc w:val="center"/>
              <w:rPr>
                <w:sz w:val="18"/>
                <w:szCs w:val="18"/>
              </w:rPr>
            </w:pPr>
            <w:r w:rsidRPr="0069183A">
              <w:rPr>
                <w:sz w:val="18"/>
                <w:szCs w:val="18"/>
              </w:rPr>
              <w:t>3m - 30 m</w:t>
            </w:r>
          </w:p>
        </w:tc>
        <w:tc>
          <w:tcPr>
            <w:tcW w:w="1367" w:type="dxa"/>
            <w:vMerge w:val="restart"/>
            <w:tcBorders>
              <w:top w:val="single" w:sz="12" w:space="0" w:color="auto"/>
              <w:right w:val="single" w:sz="12" w:space="0" w:color="auto"/>
            </w:tcBorders>
            <w:shd w:val="clear" w:color="auto" w:fill="F2F2F2"/>
            <w:vAlign w:val="center"/>
          </w:tcPr>
          <w:p w14:paraId="28E5EFCE" w14:textId="77777777" w:rsidR="001B768E" w:rsidRPr="001B768E" w:rsidRDefault="001B768E" w:rsidP="001B768E">
            <w:pPr>
              <w:spacing w:after="0"/>
              <w:jc w:val="center"/>
              <w:rPr>
                <w:sz w:val="18"/>
                <w:szCs w:val="18"/>
              </w:rPr>
            </w:pPr>
          </w:p>
        </w:tc>
      </w:tr>
      <w:tr w:rsidR="001B768E" w:rsidRPr="001B768E" w14:paraId="5C87921C" w14:textId="77777777" w:rsidTr="0069183A">
        <w:trPr>
          <w:trHeight w:val="58"/>
        </w:trPr>
        <w:tc>
          <w:tcPr>
            <w:tcW w:w="978" w:type="dxa"/>
            <w:vMerge/>
            <w:tcBorders>
              <w:left w:val="single" w:sz="12" w:space="0" w:color="auto"/>
            </w:tcBorders>
            <w:shd w:val="clear" w:color="auto" w:fill="auto"/>
            <w:vAlign w:val="center"/>
          </w:tcPr>
          <w:p w14:paraId="25E42291"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3C0ECEF8" w14:textId="77777777" w:rsidR="001B768E" w:rsidRPr="001B768E" w:rsidRDefault="001B768E" w:rsidP="001B768E">
            <w:pPr>
              <w:spacing w:after="0"/>
              <w:jc w:val="center"/>
              <w:rPr>
                <w:sz w:val="18"/>
                <w:szCs w:val="18"/>
              </w:rPr>
            </w:pPr>
          </w:p>
        </w:tc>
        <w:tc>
          <w:tcPr>
            <w:tcW w:w="1120" w:type="dxa"/>
            <w:tcBorders>
              <w:top w:val="nil"/>
              <w:left w:val="single" w:sz="12" w:space="0" w:color="auto"/>
              <w:bottom w:val="single" w:sz="4" w:space="0" w:color="auto"/>
              <w:right w:val="single" w:sz="12" w:space="0" w:color="auto"/>
            </w:tcBorders>
            <w:shd w:val="clear" w:color="auto" w:fill="auto"/>
            <w:vAlign w:val="center"/>
          </w:tcPr>
          <w:p w14:paraId="1F26E613" w14:textId="77777777" w:rsidR="001B768E" w:rsidRPr="001B768E" w:rsidRDefault="001B768E" w:rsidP="001B768E">
            <w:pPr>
              <w:spacing w:after="0"/>
              <w:jc w:val="center"/>
              <w:rPr>
                <w:sz w:val="18"/>
                <w:szCs w:val="18"/>
              </w:rPr>
            </w:pPr>
            <w:r w:rsidRPr="001B768E">
              <w:rPr>
                <w:color w:val="000000"/>
                <w:sz w:val="18"/>
                <w:szCs w:val="18"/>
              </w:rPr>
              <w:t xml:space="preserve">Vertical </w:t>
            </w:r>
          </w:p>
        </w:tc>
        <w:tc>
          <w:tcPr>
            <w:tcW w:w="1573" w:type="dxa"/>
            <w:tcBorders>
              <w:top w:val="nil"/>
              <w:left w:val="single" w:sz="12" w:space="0" w:color="auto"/>
              <w:bottom w:val="single" w:sz="4" w:space="0" w:color="auto"/>
              <w:right w:val="single" w:sz="8" w:space="0" w:color="auto"/>
            </w:tcBorders>
            <w:shd w:val="clear" w:color="000000" w:fill="C5FFC5"/>
            <w:vAlign w:val="center"/>
          </w:tcPr>
          <w:p w14:paraId="3255228C" w14:textId="77777777"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auto" w:fill="BDD6EE" w:themeFill="accent1" w:themeFillTint="66"/>
            <w:vAlign w:val="center"/>
          </w:tcPr>
          <w:p w14:paraId="071B1ED1" w14:textId="77777777" w:rsidR="001B768E" w:rsidRPr="0069183A" w:rsidRDefault="001B768E" w:rsidP="001B768E">
            <w:pPr>
              <w:spacing w:after="0"/>
              <w:jc w:val="center"/>
              <w:rPr>
                <w:sz w:val="18"/>
                <w:szCs w:val="18"/>
              </w:rPr>
            </w:pPr>
          </w:p>
        </w:tc>
        <w:tc>
          <w:tcPr>
            <w:tcW w:w="1275" w:type="dxa"/>
            <w:tcBorders>
              <w:top w:val="nil"/>
              <w:left w:val="nil"/>
              <w:bottom w:val="single" w:sz="4" w:space="0" w:color="auto"/>
              <w:right w:val="single" w:sz="4" w:space="0" w:color="auto"/>
            </w:tcBorders>
            <w:shd w:val="clear" w:color="auto" w:fill="BDD6EE" w:themeFill="accent1" w:themeFillTint="66"/>
            <w:vAlign w:val="center"/>
          </w:tcPr>
          <w:p w14:paraId="3679F61E" w14:textId="77777777" w:rsidR="001B768E" w:rsidRPr="0069183A" w:rsidRDefault="001B768E" w:rsidP="001B768E">
            <w:pPr>
              <w:spacing w:after="0"/>
              <w:jc w:val="center"/>
              <w:rPr>
                <w:sz w:val="18"/>
                <w:szCs w:val="18"/>
              </w:rPr>
            </w:pPr>
          </w:p>
        </w:tc>
        <w:tc>
          <w:tcPr>
            <w:tcW w:w="1367" w:type="dxa"/>
            <w:vMerge/>
            <w:tcBorders>
              <w:right w:val="single" w:sz="12" w:space="0" w:color="auto"/>
            </w:tcBorders>
            <w:shd w:val="clear" w:color="auto" w:fill="F2F2F2"/>
            <w:vAlign w:val="center"/>
          </w:tcPr>
          <w:p w14:paraId="7FE3AD98" w14:textId="77777777" w:rsidR="001B768E" w:rsidRPr="001B768E" w:rsidRDefault="001B768E" w:rsidP="001B768E">
            <w:pPr>
              <w:spacing w:after="0"/>
              <w:jc w:val="center"/>
              <w:rPr>
                <w:sz w:val="18"/>
                <w:szCs w:val="18"/>
              </w:rPr>
            </w:pPr>
          </w:p>
        </w:tc>
      </w:tr>
      <w:tr w:rsidR="001B768E" w:rsidRPr="001B768E" w14:paraId="3AEE5509" w14:textId="77777777" w:rsidTr="0069183A">
        <w:trPr>
          <w:trHeight w:val="58"/>
        </w:trPr>
        <w:tc>
          <w:tcPr>
            <w:tcW w:w="978" w:type="dxa"/>
            <w:vMerge/>
            <w:tcBorders>
              <w:left w:val="single" w:sz="12" w:space="0" w:color="auto"/>
            </w:tcBorders>
            <w:shd w:val="clear" w:color="auto" w:fill="auto"/>
            <w:vAlign w:val="center"/>
          </w:tcPr>
          <w:p w14:paraId="57FD199B"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23CC3C8E" w14:textId="77777777" w:rsidR="001B768E" w:rsidRPr="001B768E" w:rsidRDefault="001B768E" w:rsidP="001B768E">
            <w:pPr>
              <w:spacing w:after="0"/>
              <w:jc w:val="center"/>
              <w:rPr>
                <w:sz w:val="18"/>
                <w:szCs w:val="18"/>
              </w:rPr>
            </w:pPr>
          </w:p>
        </w:tc>
        <w:tc>
          <w:tcPr>
            <w:tcW w:w="1120" w:type="dxa"/>
            <w:tcBorders>
              <w:top w:val="nil"/>
              <w:left w:val="single" w:sz="12" w:space="0" w:color="auto"/>
              <w:bottom w:val="nil"/>
              <w:right w:val="single" w:sz="12" w:space="0" w:color="auto"/>
            </w:tcBorders>
            <w:shd w:val="clear" w:color="auto" w:fill="auto"/>
            <w:vAlign w:val="center"/>
          </w:tcPr>
          <w:p w14:paraId="6D3BE6FB" w14:textId="77777777" w:rsidR="001B768E" w:rsidRPr="001B768E" w:rsidRDefault="001B768E" w:rsidP="001B768E">
            <w:pPr>
              <w:spacing w:after="0"/>
              <w:jc w:val="center"/>
              <w:rPr>
                <w:sz w:val="18"/>
                <w:szCs w:val="18"/>
              </w:rPr>
            </w:pPr>
            <w:r w:rsidRPr="001B768E">
              <w:rPr>
                <w:color w:val="000000"/>
                <w:sz w:val="18"/>
                <w:szCs w:val="18"/>
              </w:rPr>
              <w:t>Velocity (bearing)</w:t>
            </w:r>
          </w:p>
        </w:tc>
        <w:tc>
          <w:tcPr>
            <w:tcW w:w="1573" w:type="dxa"/>
            <w:tcBorders>
              <w:top w:val="nil"/>
              <w:left w:val="single" w:sz="12" w:space="0" w:color="auto"/>
              <w:bottom w:val="single" w:sz="4" w:space="0" w:color="auto"/>
              <w:right w:val="single" w:sz="8" w:space="0" w:color="auto"/>
            </w:tcBorders>
            <w:shd w:val="clear" w:color="000000" w:fill="C5FFC5"/>
            <w:vAlign w:val="center"/>
          </w:tcPr>
          <w:p w14:paraId="2E190B65" w14:textId="77777777"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auto" w:fill="BDD6EE" w:themeFill="accent1" w:themeFillTint="66"/>
            <w:vAlign w:val="center"/>
          </w:tcPr>
          <w:p w14:paraId="11D6DDDD" w14:textId="77777777" w:rsidR="001B768E" w:rsidRPr="0069183A" w:rsidRDefault="001B768E" w:rsidP="001B768E">
            <w:pPr>
              <w:spacing w:after="0"/>
              <w:jc w:val="center"/>
              <w:rPr>
                <w:sz w:val="18"/>
                <w:szCs w:val="18"/>
              </w:rPr>
            </w:pPr>
            <w:r w:rsidRPr="0069183A">
              <w:rPr>
                <w:sz w:val="18"/>
                <w:szCs w:val="18"/>
              </w:rPr>
              <w:t>5m/s</w:t>
            </w:r>
          </w:p>
        </w:tc>
        <w:tc>
          <w:tcPr>
            <w:tcW w:w="1275" w:type="dxa"/>
            <w:tcBorders>
              <w:top w:val="nil"/>
              <w:left w:val="nil"/>
              <w:bottom w:val="single" w:sz="4" w:space="0" w:color="auto"/>
              <w:right w:val="single" w:sz="4" w:space="0" w:color="auto"/>
            </w:tcBorders>
            <w:shd w:val="clear" w:color="auto" w:fill="BDD6EE" w:themeFill="accent1" w:themeFillTint="66"/>
            <w:vAlign w:val="center"/>
          </w:tcPr>
          <w:p w14:paraId="7B0A154A" w14:textId="77777777" w:rsidR="001B768E" w:rsidRPr="0069183A" w:rsidRDefault="001B768E" w:rsidP="001B768E">
            <w:pPr>
              <w:spacing w:after="0"/>
              <w:jc w:val="center"/>
              <w:rPr>
                <w:sz w:val="18"/>
                <w:szCs w:val="18"/>
              </w:rPr>
            </w:pPr>
            <w:r w:rsidRPr="0069183A">
              <w:rPr>
                <w:sz w:val="18"/>
                <w:szCs w:val="18"/>
              </w:rPr>
              <w:t>5m/s</w:t>
            </w:r>
          </w:p>
        </w:tc>
        <w:tc>
          <w:tcPr>
            <w:tcW w:w="1367" w:type="dxa"/>
            <w:vMerge/>
            <w:tcBorders>
              <w:right w:val="single" w:sz="12" w:space="0" w:color="auto"/>
            </w:tcBorders>
            <w:shd w:val="clear" w:color="auto" w:fill="F2F2F2"/>
            <w:vAlign w:val="center"/>
          </w:tcPr>
          <w:p w14:paraId="4CDFA5F4" w14:textId="77777777" w:rsidR="001B768E" w:rsidRPr="001B768E" w:rsidRDefault="001B768E" w:rsidP="001B768E">
            <w:pPr>
              <w:spacing w:after="0"/>
              <w:jc w:val="center"/>
              <w:rPr>
                <w:sz w:val="18"/>
                <w:szCs w:val="18"/>
              </w:rPr>
            </w:pPr>
          </w:p>
        </w:tc>
      </w:tr>
      <w:tr w:rsidR="001B768E" w:rsidRPr="001B768E" w14:paraId="1EAFE22B" w14:textId="77777777" w:rsidTr="0069183A">
        <w:trPr>
          <w:trHeight w:val="58"/>
        </w:trPr>
        <w:tc>
          <w:tcPr>
            <w:tcW w:w="978" w:type="dxa"/>
            <w:vMerge/>
            <w:tcBorders>
              <w:left w:val="single" w:sz="12" w:space="0" w:color="auto"/>
            </w:tcBorders>
            <w:shd w:val="clear" w:color="auto" w:fill="auto"/>
            <w:vAlign w:val="center"/>
          </w:tcPr>
          <w:p w14:paraId="64411A7A"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30A19CDA" w14:textId="77777777"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nil"/>
              <w:right w:val="single" w:sz="12" w:space="0" w:color="auto"/>
            </w:tcBorders>
            <w:shd w:val="clear" w:color="auto" w:fill="auto"/>
            <w:vAlign w:val="center"/>
          </w:tcPr>
          <w:p w14:paraId="430B2B91" w14:textId="77777777" w:rsidR="001B768E" w:rsidRPr="001B768E" w:rsidRDefault="001B768E" w:rsidP="001B768E">
            <w:pPr>
              <w:spacing w:after="0"/>
              <w:jc w:val="center"/>
              <w:rPr>
                <w:sz w:val="18"/>
                <w:szCs w:val="18"/>
              </w:rPr>
            </w:pPr>
            <w:r w:rsidRPr="001B768E">
              <w:rPr>
                <w:color w:val="000000"/>
                <w:sz w:val="18"/>
                <w:szCs w:val="18"/>
              </w:rPr>
              <w:t>Availability</w:t>
            </w:r>
          </w:p>
        </w:tc>
        <w:tc>
          <w:tcPr>
            <w:tcW w:w="1573" w:type="dxa"/>
            <w:tcBorders>
              <w:top w:val="nil"/>
              <w:left w:val="single" w:sz="12" w:space="0" w:color="auto"/>
              <w:bottom w:val="single" w:sz="4" w:space="0" w:color="auto"/>
              <w:right w:val="single" w:sz="8" w:space="0" w:color="auto"/>
            </w:tcBorders>
            <w:shd w:val="clear" w:color="000000" w:fill="C5FFC5"/>
            <w:vAlign w:val="center"/>
          </w:tcPr>
          <w:p w14:paraId="1E932162" w14:textId="77777777" w:rsidR="001B768E" w:rsidRPr="001B768E" w:rsidRDefault="001B768E" w:rsidP="001B768E">
            <w:pPr>
              <w:spacing w:after="0"/>
              <w:jc w:val="center"/>
              <w:rPr>
                <w:sz w:val="18"/>
                <w:szCs w:val="18"/>
              </w:rPr>
            </w:pPr>
            <w:r w:rsidRPr="001B768E">
              <w:rPr>
                <w:color w:val="000000"/>
                <w:sz w:val="18"/>
                <w:szCs w:val="18"/>
              </w:rPr>
              <w:t>99%</w:t>
            </w:r>
          </w:p>
        </w:tc>
        <w:tc>
          <w:tcPr>
            <w:tcW w:w="1418" w:type="dxa"/>
            <w:tcBorders>
              <w:top w:val="nil"/>
              <w:left w:val="nil"/>
              <w:bottom w:val="single" w:sz="4" w:space="0" w:color="auto"/>
              <w:right w:val="single" w:sz="4" w:space="0" w:color="auto"/>
            </w:tcBorders>
            <w:shd w:val="clear" w:color="auto" w:fill="BDD6EE" w:themeFill="accent1" w:themeFillTint="66"/>
            <w:vAlign w:val="center"/>
          </w:tcPr>
          <w:p w14:paraId="0D747FED" w14:textId="77777777" w:rsidR="001B768E" w:rsidRPr="0069183A" w:rsidRDefault="001B768E" w:rsidP="001B768E">
            <w:pPr>
              <w:spacing w:after="0"/>
              <w:jc w:val="center"/>
              <w:rPr>
                <w:sz w:val="18"/>
                <w:szCs w:val="18"/>
              </w:rPr>
            </w:pPr>
            <w:r w:rsidRPr="0069183A">
              <w:rPr>
                <w:sz w:val="18"/>
                <w:szCs w:val="18"/>
              </w:rPr>
              <w:t>99%</w:t>
            </w:r>
          </w:p>
        </w:tc>
        <w:tc>
          <w:tcPr>
            <w:tcW w:w="1275" w:type="dxa"/>
            <w:tcBorders>
              <w:top w:val="nil"/>
              <w:left w:val="nil"/>
              <w:bottom w:val="single" w:sz="4" w:space="0" w:color="auto"/>
              <w:right w:val="single" w:sz="4" w:space="0" w:color="auto"/>
            </w:tcBorders>
            <w:shd w:val="clear" w:color="auto" w:fill="BDD6EE" w:themeFill="accent1" w:themeFillTint="66"/>
            <w:vAlign w:val="center"/>
          </w:tcPr>
          <w:p w14:paraId="495C59F9" w14:textId="77777777" w:rsidR="001B768E" w:rsidRPr="0069183A" w:rsidRDefault="001B768E" w:rsidP="001B768E">
            <w:pPr>
              <w:spacing w:after="0"/>
              <w:jc w:val="center"/>
              <w:rPr>
                <w:sz w:val="18"/>
                <w:szCs w:val="18"/>
              </w:rPr>
            </w:pPr>
            <w:r w:rsidRPr="0069183A">
              <w:rPr>
                <w:sz w:val="18"/>
                <w:szCs w:val="18"/>
              </w:rPr>
              <w:t>99%</w:t>
            </w:r>
          </w:p>
        </w:tc>
        <w:tc>
          <w:tcPr>
            <w:tcW w:w="1367" w:type="dxa"/>
            <w:vMerge/>
            <w:tcBorders>
              <w:right w:val="single" w:sz="12" w:space="0" w:color="auto"/>
            </w:tcBorders>
            <w:shd w:val="clear" w:color="auto" w:fill="F2F2F2"/>
            <w:vAlign w:val="center"/>
          </w:tcPr>
          <w:p w14:paraId="76F48C1B" w14:textId="77777777" w:rsidR="001B768E" w:rsidRPr="001B768E" w:rsidRDefault="001B768E" w:rsidP="001B768E">
            <w:pPr>
              <w:spacing w:after="0"/>
              <w:jc w:val="center"/>
              <w:rPr>
                <w:sz w:val="18"/>
                <w:szCs w:val="18"/>
              </w:rPr>
            </w:pPr>
          </w:p>
        </w:tc>
      </w:tr>
      <w:tr w:rsidR="001B768E" w:rsidRPr="001B768E" w14:paraId="0B3ADF02" w14:textId="77777777" w:rsidTr="0069183A">
        <w:trPr>
          <w:trHeight w:val="58"/>
        </w:trPr>
        <w:tc>
          <w:tcPr>
            <w:tcW w:w="978" w:type="dxa"/>
            <w:vMerge/>
            <w:tcBorders>
              <w:left w:val="single" w:sz="12" w:space="0" w:color="auto"/>
              <w:bottom w:val="single" w:sz="12" w:space="0" w:color="auto"/>
            </w:tcBorders>
            <w:shd w:val="clear" w:color="auto" w:fill="auto"/>
            <w:vAlign w:val="center"/>
          </w:tcPr>
          <w:p w14:paraId="5C8456EC" w14:textId="77777777" w:rsidR="001B768E" w:rsidRPr="001B768E" w:rsidRDefault="001B768E" w:rsidP="001B768E">
            <w:pPr>
              <w:spacing w:after="0"/>
              <w:jc w:val="center"/>
              <w:rPr>
                <w:sz w:val="18"/>
                <w:szCs w:val="18"/>
              </w:rPr>
            </w:pPr>
          </w:p>
        </w:tc>
        <w:tc>
          <w:tcPr>
            <w:tcW w:w="2126" w:type="dxa"/>
            <w:vMerge/>
            <w:tcBorders>
              <w:bottom w:val="single" w:sz="12" w:space="0" w:color="auto"/>
              <w:right w:val="single" w:sz="12" w:space="0" w:color="auto"/>
            </w:tcBorders>
            <w:shd w:val="clear" w:color="auto" w:fill="auto"/>
            <w:vAlign w:val="center"/>
          </w:tcPr>
          <w:p w14:paraId="5C078AA0" w14:textId="77777777"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single" w:sz="12" w:space="0" w:color="auto"/>
              <w:right w:val="single" w:sz="12" w:space="0" w:color="auto"/>
            </w:tcBorders>
            <w:shd w:val="clear" w:color="auto" w:fill="auto"/>
            <w:vAlign w:val="center"/>
          </w:tcPr>
          <w:p w14:paraId="285E15BC" w14:textId="77777777" w:rsidR="001B768E" w:rsidRPr="001B768E" w:rsidRDefault="001B768E" w:rsidP="001B768E">
            <w:pPr>
              <w:spacing w:after="0"/>
              <w:jc w:val="center"/>
              <w:rPr>
                <w:sz w:val="18"/>
                <w:szCs w:val="18"/>
              </w:rPr>
            </w:pPr>
            <w:r w:rsidRPr="001B768E">
              <w:rPr>
                <w:color w:val="000000"/>
                <w:sz w:val="18"/>
                <w:szCs w:val="18"/>
              </w:rPr>
              <w:t>TTFF</w:t>
            </w:r>
          </w:p>
        </w:tc>
        <w:tc>
          <w:tcPr>
            <w:tcW w:w="1573" w:type="dxa"/>
            <w:tcBorders>
              <w:top w:val="single" w:sz="4" w:space="0" w:color="auto"/>
              <w:left w:val="single" w:sz="12" w:space="0" w:color="auto"/>
              <w:bottom w:val="single" w:sz="12" w:space="0" w:color="auto"/>
              <w:right w:val="single" w:sz="8" w:space="0" w:color="auto"/>
            </w:tcBorders>
            <w:shd w:val="clear" w:color="000000" w:fill="C5FFC5"/>
            <w:vAlign w:val="center"/>
          </w:tcPr>
          <w:p w14:paraId="3C749F92" w14:textId="77777777" w:rsidR="001B768E" w:rsidRPr="001B768E" w:rsidRDefault="001B768E" w:rsidP="001B768E">
            <w:pPr>
              <w:spacing w:after="0"/>
              <w:jc w:val="center"/>
              <w:rPr>
                <w:sz w:val="18"/>
                <w:szCs w:val="18"/>
              </w:rPr>
            </w:pPr>
            <w:r w:rsidRPr="001B768E">
              <w:rPr>
                <w:color w:val="000000"/>
                <w:sz w:val="18"/>
                <w:szCs w:val="18"/>
              </w:rPr>
              <w:t>10s</w:t>
            </w:r>
          </w:p>
        </w:tc>
        <w:tc>
          <w:tcPr>
            <w:tcW w:w="1418" w:type="dxa"/>
            <w:tcBorders>
              <w:top w:val="single" w:sz="4" w:space="0" w:color="auto"/>
              <w:left w:val="nil"/>
              <w:bottom w:val="single" w:sz="12" w:space="0" w:color="auto"/>
              <w:right w:val="single" w:sz="4" w:space="0" w:color="auto"/>
            </w:tcBorders>
            <w:shd w:val="clear" w:color="auto" w:fill="BDD6EE" w:themeFill="accent1" w:themeFillTint="66"/>
            <w:vAlign w:val="center"/>
          </w:tcPr>
          <w:p w14:paraId="611A6872" w14:textId="77777777" w:rsidR="001B768E" w:rsidRPr="0069183A" w:rsidRDefault="001B768E" w:rsidP="001B768E">
            <w:pPr>
              <w:spacing w:after="0"/>
              <w:jc w:val="center"/>
              <w:rPr>
                <w:sz w:val="18"/>
                <w:szCs w:val="18"/>
              </w:rPr>
            </w:pPr>
          </w:p>
        </w:tc>
        <w:tc>
          <w:tcPr>
            <w:tcW w:w="1275" w:type="dxa"/>
            <w:tcBorders>
              <w:top w:val="single" w:sz="4" w:space="0" w:color="auto"/>
              <w:left w:val="nil"/>
              <w:bottom w:val="single" w:sz="12" w:space="0" w:color="auto"/>
              <w:right w:val="single" w:sz="4" w:space="0" w:color="auto"/>
            </w:tcBorders>
            <w:shd w:val="clear" w:color="auto" w:fill="BDD6EE" w:themeFill="accent1" w:themeFillTint="66"/>
            <w:vAlign w:val="center"/>
          </w:tcPr>
          <w:p w14:paraId="4D25D766" w14:textId="77777777" w:rsidR="001B768E" w:rsidRPr="0069183A" w:rsidRDefault="001B768E" w:rsidP="001B768E">
            <w:pPr>
              <w:spacing w:after="0"/>
              <w:jc w:val="center"/>
              <w:rPr>
                <w:sz w:val="18"/>
                <w:szCs w:val="18"/>
              </w:rPr>
            </w:pPr>
          </w:p>
        </w:tc>
        <w:tc>
          <w:tcPr>
            <w:tcW w:w="1367" w:type="dxa"/>
            <w:vMerge/>
            <w:tcBorders>
              <w:bottom w:val="single" w:sz="12" w:space="0" w:color="auto"/>
              <w:right w:val="single" w:sz="12" w:space="0" w:color="auto"/>
            </w:tcBorders>
            <w:shd w:val="clear" w:color="auto" w:fill="F2F2F2"/>
            <w:vAlign w:val="center"/>
          </w:tcPr>
          <w:p w14:paraId="3FC532CE" w14:textId="77777777" w:rsidR="001B768E" w:rsidRPr="001B768E" w:rsidRDefault="001B768E" w:rsidP="001B768E">
            <w:pPr>
              <w:spacing w:after="0"/>
              <w:jc w:val="center"/>
              <w:rPr>
                <w:sz w:val="18"/>
                <w:szCs w:val="18"/>
              </w:rPr>
            </w:pPr>
          </w:p>
        </w:tc>
      </w:tr>
      <w:tr w:rsidR="001B768E" w:rsidRPr="001B768E" w14:paraId="59645E89" w14:textId="77777777" w:rsidTr="0069183A">
        <w:trPr>
          <w:trHeight w:val="38"/>
        </w:trPr>
        <w:tc>
          <w:tcPr>
            <w:tcW w:w="978" w:type="dxa"/>
            <w:vMerge w:val="restart"/>
            <w:tcBorders>
              <w:top w:val="single" w:sz="12" w:space="0" w:color="auto"/>
              <w:left w:val="single" w:sz="12" w:space="0" w:color="auto"/>
            </w:tcBorders>
            <w:shd w:val="clear" w:color="auto" w:fill="auto"/>
            <w:vAlign w:val="center"/>
          </w:tcPr>
          <w:p w14:paraId="6C89FEDB" w14:textId="77777777" w:rsidR="001B768E" w:rsidRDefault="001B768E" w:rsidP="001B768E">
            <w:pPr>
              <w:spacing w:after="0"/>
              <w:jc w:val="center"/>
              <w:rPr>
                <w:sz w:val="18"/>
                <w:szCs w:val="18"/>
              </w:rPr>
            </w:pPr>
            <w:r>
              <w:rPr>
                <w:sz w:val="18"/>
                <w:szCs w:val="18"/>
              </w:rPr>
              <w:t xml:space="preserve">Handheld / </w:t>
            </w:r>
          </w:p>
          <w:p w14:paraId="0502FB11" w14:textId="77777777" w:rsidR="001B768E" w:rsidRPr="001B768E" w:rsidRDefault="001B768E" w:rsidP="001B768E">
            <w:pPr>
              <w:spacing w:after="0"/>
              <w:jc w:val="center"/>
              <w:rPr>
                <w:sz w:val="18"/>
                <w:szCs w:val="18"/>
              </w:rPr>
            </w:pPr>
            <w:r w:rsidRPr="001B768E">
              <w:rPr>
                <w:sz w:val="18"/>
                <w:szCs w:val="18"/>
              </w:rPr>
              <w:t>wearables</w:t>
            </w:r>
          </w:p>
        </w:tc>
        <w:tc>
          <w:tcPr>
            <w:tcW w:w="2126" w:type="dxa"/>
            <w:vMerge w:val="restart"/>
            <w:tcBorders>
              <w:top w:val="single" w:sz="12" w:space="0" w:color="auto"/>
              <w:right w:val="single" w:sz="12" w:space="0" w:color="auto"/>
            </w:tcBorders>
            <w:shd w:val="clear" w:color="auto" w:fill="auto"/>
            <w:vAlign w:val="center"/>
          </w:tcPr>
          <w:p w14:paraId="5E66770B" w14:textId="77777777" w:rsidR="001B768E" w:rsidRPr="001B768E" w:rsidRDefault="001B768E" w:rsidP="001B768E">
            <w:pPr>
              <w:spacing w:after="0"/>
              <w:jc w:val="center"/>
              <w:rPr>
                <w:sz w:val="18"/>
                <w:szCs w:val="18"/>
              </w:rPr>
            </w:pPr>
            <w:r w:rsidRPr="001B768E">
              <w:rPr>
                <w:sz w:val="18"/>
                <w:szCs w:val="18"/>
              </w:rPr>
              <w:t>Bike Sharing</w:t>
            </w:r>
          </w:p>
          <w:p w14:paraId="1BF1BFDC" w14:textId="77777777" w:rsidR="001B768E" w:rsidRPr="001B768E" w:rsidRDefault="001B768E" w:rsidP="001B768E">
            <w:pPr>
              <w:spacing w:after="0"/>
              <w:jc w:val="center"/>
              <w:rPr>
                <w:sz w:val="18"/>
                <w:szCs w:val="18"/>
              </w:rPr>
            </w:pPr>
            <w:r w:rsidRPr="001B768E">
              <w:rPr>
                <w:sz w:val="18"/>
                <w:szCs w:val="18"/>
              </w:rPr>
              <w:t>Augmented Reality</w:t>
            </w:r>
          </w:p>
          <w:p w14:paraId="245A0CC0" w14:textId="77777777" w:rsidR="001B768E" w:rsidRPr="001B768E" w:rsidRDefault="001B768E" w:rsidP="001B768E">
            <w:pPr>
              <w:spacing w:after="0"/>
              <w:jc w:val="center"/>
              <w:rPr>
                <w:sz w:val="18"/>
                <w:szCs w:val="18"/>
              </w:rPr>
            </w:pPr>
            <w:r w:rsidRPr="001B768E">
              <w:rPr>
                <w:sz w:val="18"/>
                <w:szCs w:val="18"/>
              </w:rPr>
              <w:t>Wearables</w:t>
            </w:r>
          </w:p>
          <w:p w14:paraId="2DA7F393" w14:textId="77777777" w:rsidR="001B768E" w:rsidRPr="001B768E" w:rsidRDefault="001B768E" w:rsidP="001B768E">
            <w:pPr>
              <w:spacing w:after="0"/>
              <w:jc w:val="center"/>
              <w:rPr>
                <w:sz w:val="18"/>
                <w:szCs w:val="18"/>
              </w:rPr>
            </w:pPr>
            <w:r w:rsidRPr="001B768E">
              <w:rPr>
                <w:sz w:val="18"/>
                <w:szCs w:val="18"/>
              </w:rPr>
              <w:t>Advertisement push</w:t>
            </w:r>
          </w:p>
          <w:p w14:paraId="1F380F5E" w14:textId="77777777" w:rsidR="001B768E" w:rsidRPr="001B768E" w:rsidRDefault="001B768E" w:rsidP="001B768E">
            <w:pPr>
              <w:spacing w:after="0"/>
              <w:jc w:val="center"/>
              <w:rPr>
                <w:sz w:val="18"/>
                <w:szCs w:val="18"/>
              </w:rPr>
            </w:pPr>
            <w:r w:rsidRPr="001B768E">
              <w:rPr>
                <w:sz w:val="18"/>
                <w:szCs w:val="18"/>
              </w:rPr>
              <w:t>Flow management</w:t>
            </w:r>
          </w:p>
          <w:p w14:paraId="44B24F22" w14:textId="77777777" w:rsidR="001B768E" w:rsidRPr="001B768E" w:rsidRDefault="001B768E" w:rsidP="001B768E">
            <w:pPr>
              <w:spacing w:after="0"/>
              <w:jc w:val="center"/>
              <w:rPr>
                <w:sz w:val="18"/>
                <w:szCs w:val="18"/>
              </w:rPr>
            </w:pPr>
            <w:r w:rsidRPr="001B768E">
              <w:rPr>
                <w:sz w:val="18"/>
                <w:szCs w:val="18"/>
              </w:rPr>
              <w:t>Patient Location (2)</w:t>
            </w:r>
          </w:p>
          <w:p w14:paraId="079297DB" w14:textId="77777777" w:rsidR="001B768E" w:rsidRPr="001B768E" w:rsidRDefault="001B768E" w:rsidP="001B768E">
            <w:pPr>
              <w:spacing w:after="0"/>
              <w:jc w:val="center"/>
              <w:rPr>
                <w:sz w:val="18"/>
                <w:szCs w:val="18"/>
              </w:rPr>
            </w:pPr>
            <w:r w:rsidRPr="001B768E">
              <w:rPr>
                <w:sz w:val="18"/>
                <w:szCs w:val="18"/>
              </w:rPr>
              <w:t>Emergency Call</w:t>
            </w:r>
          </w:p>
        </w:tc>
        <w:tc>
          <w:tcPr>
            <w:tcW w:w="1120" w:type="dxa"/>
            <w:tcBorders>
              <w:top w:val="single" w:sz="12" w:space="0" w:color="auto"/>
              <w:left w:val="single" w:sz="12" w:space="0" w:color="auto"/>
              <w:bottom w:val="single" w:sz="4" w:space="0" w:color="auto"/>
              <w:right w:val="single" w:sz="12" w:space="0" w:color="auto"/>
            </w:tcBorders>
            <w:shd w:val="clear" w:color="auto" w:fill="auto"/>
            <w:vAlign w:val="center"/>
          </w:tcPr>
          <w:p w14:paraId="1DD8717F" w14:textId="77777777" w:rsidR="001B768E" w:rsidRPr="001B768E" w:rsidRDefault="001B768E" w:rsidP="001B768E">
            <w:pPr>
              <w:spacing w:after="0"/>
              <w:jc w:val="center"/>
              <w:rPr>
                <w:sz w:val="18"/>
                <w:szCs w:val="18"/>
              </w:rPr>
            </w:pPr>
            <w:r w:rsidRPr="001B768E">
              <w:rPr>
                <w:color w:val="000000"/>
                <w:sz w:val="18"/>
                <w:szCs w:val="18"/>
              </w:rPr>
              <w:t>Horizontal</w:t>
            </w:r>
          </w:p>
        </w:tc>
        <w:tc>
          <w:tcPr>
            <w:tcW w:w="1573" w:type="dxa"/>
            <w:tcBorders>
              <w:top w:val="single" w:sz="12" w:space="0" w:color="auto"/>
              <w:left w:val="single" w:sz="12" w:space="0" w:color="auto"/>
              <w:bottom w:val="single" w:sz="4" w:space="0" w:color="auto"/>
              <w:right w:val="single" w:sz="8" w:space="0" w:color="auto"/>
            </w:tcBorders>
            <w:shd w:val="clear" w:color="auto" w:fill="FFE599" w:themeFill="accent4" w:themeFillTint="66"/>
            <w:vAlign w:val="center"/>
          </w:tcPr>
          <w:p w14:paraId="1386CCD0" w14:textId="77777777" w:rsidR="001B768E" w:rsidRPr="001B768E" w:rsidRDefault="001B768E" w:rsidP="001B768E">
            <w:pPr>
              <w:spacing w:after="0"/>
              <w:jc w:val="center"/>
              <w:rPr>
                <w:sz w:val="18"/>
                <w:szCs w:val="18"/>
              </w:rPr>
            </w:pPr>
            <w:r w:rsidRPr="001B768E">
              <w:rPr>
                <w:color w:val="000000"/>
                <w:sz w:val="18"/>
                <w:szCs w:val="18"/>
              </w:rPr>
              <w:t>0.2m - 1m</w:t>
            </w:r>
          </w:p>
        </w:tc>
        <w:tc>
          <w:tcPr>
            <w:tcW w:w="1418" w:type="dxa"/>
            <w:tcBorders>
              <w:top w:val="single" w:sz="12" w:space="0" w:color="auto"/>
              <w:left w:val="nil"/>
              <w:bottom w:val="single" w:sz="4" w:space="0" w:color="auto"/>
              <w:right w:val="single" w:sz="4" w:space="0" w:color="auto"/>
            </w:tcBorders>
            <w:shd w:val="clear" w:color="000000" w:fill="C5FFC5"/>
            <w:vAlign w:val="center"/>
          </w:tcPr>
          <w:p w14:paraId="356BF977" w14:textId="77777777" w:rsidR="001B768E" w:rsidRPr="001B768E" w:rsidRDefault="001B768E" w:rsidP="001B768E">
            <w:pPr>
              <w:spacing w:after="0"/>
              <w:jc w:val="center"/>
              <w:rPr>
                <w:sz w:val="18"/>
                <w:szCs w:val="18"/>
              </w:rPr>
            </w:pPr>
            <w:r w:rsidRPr="001B768E">
              <w:rPr>
                <w:color w:val="000000"/>
                <w:sz w:val="18"/>
                <w:szCs w:val="18"/>
              </w:rPr>
              <w:t>1m - 3m</w:t>
            </w:r>
          </w:p>
        </w:tc>
        <w:tc>
          <w:tcPr>
            <w:tcW w:w="1275" w:type="dxa"/>
            <w:tcBorders>
              <w:top w:val="single" w:sz="12" w:space="0" w:color="auto"/>
              <w:left w:val="nil"/>
              <w:bottom w:val="single" w:sz="4" w:space="0" w:color="auto"/>
              <w:right w:val="single" w:sz="4" w:space="0" w:color="auto"/>
            </w:tcBorders>
            <w:shd w:val="clear" w:color="000000" w:fill="C5FFC5"/>
            <w:vAlign w:val="center"/>
          </w:tcPr>
          <w:p w14:paraId="0A4E2306" w14:textId="77777777" w:rsidR="001B768E" w:rsidRPr="001B768E" w:rsidRDefault="001B768E" w:rsidP="001B768E">
            <w:pPr>
              <w:spacing w:after="0"/>
              <w:jc w:val="center"/>
              <w:rPr>
                <w:sz w:val="18"/>
                <w:szCs w:val="18"/>
              </w:rPr>
            </w:pPr>
            <w:r w:rsidRPr="001B768E">
              <w:rPr>
                <w:color w:val="000000"/>
                <w:sz w:val="18"/>
                <w:szCs w:val="18"/>
              </w:rPr>
              <w:t>1m - 3m</w:t>
            </w:r>
          </w:p>
        </w:tc>
        <w:tc>
          <w:tcPr>
            <w:tcW w:w="1367" w:type="dxa"/>
            <w:tcBorders>
              <w:top w:val="single" w:sz="12" w:space="0" w:color="auto"/>
              <w:left w:val="nil"/>
              <w:bottom w:val="single" w:sz="4" w:space="0" w:color="auto"/>
              <w:right w:val="single" w:sz="12" w:space="0" w:color="auto"/>
            </w:tcBorders>
            <w:shd w:val="clear" w:color="auto" w:fill="BDD6EE" w:themeFill="accent1" w:themeFillTint="66"/>
            <w:vAlign w:val="center"/>
          </w:tcPr>
          <w:p w14:paraId="72A25A05" w14:textId="77777777" w:rsidR="001B768E" w:rsidRPr="0069183A" w:rsidRDefault="001B768E" w:rsidP="001B768E">
            <w:pPr>
              <w:spacing w:after="0"/>
              <w:jc w:val="center"/>
              <w:rPr>
                <w:sz w:val="18"/>
                <w:szCs w:val="18"/>
              </w:rPr>
            </w:pPr>
            <w:r w:rsidRPr="0069183A">
              <w:rPr>
                <w:sz w:val="18"/>
                <w:szCs w:val="18"/>
              </w:rPr>
              <w:t>10m - 50m</w:t>
            </w:r>
          </w:p>
        </w:tc>
      </w:tr>
      <w:tr w:rsidR="001B768E" w:rsidRPr="001B768E" w14:paraId="2590CFE7" w14:textId="77777777" w:rsidTr="0069183A">
        <w:trPr>
          <w:trHeight w:val="317"/>
        </w:trPr>
        <w:tc>
          <w:tcPr>
            <w:tcW w:w="978" w:type="dxa"/>
            <w:vMerge/>
            <w:tcBorders>
              <w:left w:val="single" w:sz="12" w:space="0" w:color="auto"/>
            </w:tcBorders>
            <w:shd w:val="clear" w:color="auto" w:fill="auto"/>
            <w:vAlign w:val="center"/>
          </w:tcPr>
          <w:p w14:paraId="7A8B9D2F"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591A1819" w14:textId="77777777" w:rsidR="001B768E" w:rsidRPr="001B768E" w:rsidRDefault="001B768E" w:rsidP="001B768E">
            <w:pPr>
              <w:spacing w:after="0"/>
              <w:jc w:val="center"/>
              <w:rPr>
                <w:sz w:val="18"/>
                <w:szCs w:val="18"/>
              </w:rPr>
            </w:pPr>
          </w:p>
        </w:tc>
        <w:tc>
          <w:tcPr>
            <w:tcW w:w="1120" w:type="dxa"/>
            <w:tcBorders>
              <w:top w:val="nil"/>
              <w:left w:val="single" w:sz="12" w:space="0" w:color="auto"/>
              <w:bottom w:val="single" w:sz="4" w:space="0" w:color="auto"/>
              <w:right w:val="single" w:sz="12" w:space="0" w:color="auto"/>
            </w:tcBorders>
            <w:shd w:val="clear" w:color="auto" w:fill="auto"/>
            <w:vAlign w:val="center"/>
          </w:tcPr>
          <w:p w14:paraId="591B5305" w14:textId="77777777" w:rsidR="001B768E" w:rsidRPr="001B768E" w:rsidRDefault="001B768E" w:rsidP="001B768E">
            <w:pPr>
              <w:spacing w:after="0"/>
              <w:jc w:val="center"/>
              <w:rPr>
                <w:sz w:val="18"/>
                <w:szCs w:val="18"/>
              </w:rPr>
            </w:pPr>
            <w:r w:rsidRPr="001B768E">
              <w:rPr>
                <w:color w:val="000000"/>
                <w:sz w:val="18"/>
                <w:szCs w:val="18"/>
              </w:rPr>
              <w:t xml:space="preserve">Vertical </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14:paraId="084CBBCA" w14:textId="77777777" w:rsidR="001B768E" w:rsidRPr="001B768E" w:rsidRDefault="001B768E" w:rsidP="001B768E">
            <w:pPr>
              <w:spacing w:after="0"/>
              <w:jc w:val="center"/>
              <w:rPr>
                <w:color w:val="000000"/>
                <w:sz w:val="18"/>
                <w:szCs w:val="18"/>
              </w:rPr>
            </w:pPr>
            <w:r w:rsidRPr="001B768E">
              <w:rPr>
                <w:color w:val="000000"/>
                <w:sz w:val="18"/>
                <w:szCs w:val="18"/>
              </w:rPr>
              <w:t>Outdoor:1-3 m</w:t>
            </w:r>
          </w:p>
          <w:p w14:paraId="02CCE71D" w14:textId="77777777" w:rsidR="001B768E" w:rsidRPr="001B768E" w:rsidRDefault="001B768E" w:rsidP="001B768E">
            <w:pPr>
              <w:spacing w:after="0"/>
              <w:jc w:val="center"/>
              <w:rPr>
                <w:sz w:val="18"/>
                <w:szCs w:val="18"/>
              </w:rPr>
            </w:pPr>
            <w:r w:rsidRPr="001B768E">
              <w:rPr>
                <w:sz w:val="18"/>
                <w:szCs w:val="18"/>
              </w:rPr>
              <w:t>Indoor: 0.1-1 m</w:t>
            </w:r>
          </w:p>
        </w:tc>
        <w:tc>
          <w:tcPr>
            <w:tcW w:w="1418" w:type="dxa"/>
            <w:tcBorders>
              <w:top w:val="nil"/>
              <w:left w:val="nil"/>
              <w:bottom w:val="single" w:sz="4" w:space="0" w:color="auto"/>
              <w:right w:val="single" w:sz="4" w:space="0" w:color="auto"/>
            </w:tcBorders>
            <w:shd w:val="clear" w:color="000000" w:fill="C5FFC5"/>
            <w:vAlign w:val="center"/>
          </w:tcPr>
          <w:p w14:paraId="09CAF5E4" w14:textId="77777777" w:rsidR="001B768E" w:rsidRPr="001B768E" w:rsidRDefault="001B768E" w:rsidP="001B768E">
            <w:pPr>
              <w:spacing w:after="0"/>
              <w:jc w:val="center"/>
              <w:rPr>
                <w:sz w:val="18"/>
                <w:szCs w:val="18"/>
              </w:rPr>
            </w:pPr>
            <w:r w:rsidRPr="001B768E">
              <w:rPr>
                <w:color w:val="000000"/>
                <w:sz w:val="18"/>
                <w:szCs w:val="18"/>
              </w:rPr>
              <w:t>3m</w:t>
            </w:r>
          </w:p>
        </w:tc>
        <w:tc>
          <w:tcPr>
            <w:tcW w:w="1275" w:type="dxa"/>
            <w:tcBorders>
              <w:top w:val="nil"/>
              <w:left w:val="nil"/>
              <w:bottom w:val="single" w:sz="4" w:space="0" w:color="auto"/>
              <w:right w:val="single" w:sz="4" w:space="0" w:color="auto"/>
            </w:tcBorders>
            <w:shd w:val="clear" w:color="000000" w:fill="C5FFC5"/>
            <w:vAlign w:val="center"/>
          </w:tcPr>
          <w:p w14:paraId="4A47E1B4" w14:textId="77777777" w:rsidR="001B768E" w:rsidRPr="001B768E" w:rsidRDefault="001B768E" w:rsidP="001B768E">
            <w:pPr>
              <w:spacing w:after="0"/>
              <w:jc w:val="center"/>
              <w:rPr>
                <w:sz w:val="18"/>
                <w:szCs w:val="18"/>
              </w:rPr>
            </w:pPr>
            <w:r w:rsidRPr="001B768E">
              <w:rPr>
                <w:color w:val="000000"/>
                <w:sz w:val="18"/>
                <w:szCs w:val="18"/>
              </w:rPr>
              <w:t>3m</w:t>
            </w:r>
          </w:p>
        </w:tc>
        <w:tc>
          <w:tcPr>
            <w:tcW w:w="1367" w:type="dxa"/>
            <w:tcBorders>
              <w:top w:val="nil"/>
              <w:left w:val="nil"/>
              <w:bottom w:val="single" w:sz="4" w:space="0" w:color="auto"/>
              <w:right w:val="single" w:sz="12" w:space="0" w:color="auto"/>
            </w:tcBorders>
            <w:shd w:val="clear" w:color="auto" w:fill="BDD6EE" w:themeFill="accent1" w:themeFillTint="66"/>
            <w:vAlign w:val="center"/>
          </w:tcPr>
          <w:p w14:paraId="42AA97DD" w14:textId="77777777" w:rsidR="001B768E" w:rsidRPr="0069183A" w:rsidRDefault="001B768E" w:rsidP="001B768E">
            <w:pPr>
              <w:spacing w:after="0"/>
              <w:jc w:val="center"/>
              <w:rPr>
                <w:sz w:val="18"/>
                <w:szCs w:val="18"/>
              </w:rPr>
            </w:pPr>
            <w:r w:rsidRPr="0069183A">
              <w:rPr>
                <w:sz w:val="18"/>
                <w:szCs w:val="18"/>
              </w:rPr>
              <w:t>0.1 – 3 m</w:t>
            </w:r>
          </w:p>
        </w:tc>
      </w:tr>
      <w:tr w:rsidR="001B768E" w:rsidRPr="001B768E" w14:paraId="6ECDB1FB" w14:textId="77777777" w:rsidTr="0069183A">
        <w:trPr>
          <w:trHeight w:val="58"/>
        </w:trPr>
        <w:tc>
          <w:tcPr>
            <w:tcW w:w="978" w:type="dxa"/>
            <w:vMerge/>
            <w:tcBorders>
              <w:left w:val="single" w:sz="12" w:space="0" w:color="auto"/>
            </w:tcBorders>
            <w:shd w:val="clear" w:color="auto" w:fill="auto"/>
            <w:vAlign w:val="center"/>
          </w:tcPr>
          <w:p w14:paraId="3F84A9DC"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5F7527B3" w14:textId="77777777" w:rsidR="001B768E" w:rsidRPr="001B768E" w:rsidRDefault="001B768E" w:rsidP="001B768E">
            <w:pPr>
              <w:spacing w:after="0"/>
              <w:jc w:val="center"/>
              <w:rPr>
                <w:sz w:val="18"/>
                <w:szCs w:val="18"/>
              </w:rPr>
            </w:pPr>
          </w:p>
        </w:tc>
        <w:tc>
          <w:tcPr>
            <w:tcW w:w="1120" w:type="dxa"/>
            <w:tcBorders>
              <w:top w:val="nil"/>
              <w:left w:val="single" w:sz="12" w:space="0" w:color="auto"/>
              <w:bottom w:val="nil"/>
              <w:right w:val="single" w:sz="12" w:space="0" w:color="auto"/>
            </w:tcBorders>
            <w:shd w:val="clear" w:color="auto" w:fill="auto"/>
            <w:vAlign w:val="center"/>
          </w:tcPr>
          <w:p w14:paraId="2C80E282" w14:textId="77777777" w:rsidR="001B768E" w:rsidRPr="001B768E" w:rsidRDefault="001B768E" w:rsidP="001B768E">
            <w:pPr>
              <w:spacing w:after="0"/>
              <w:jc w:val="center"/>
              <w:rPr>
                <w:sz w:val="18"/>
                <w:szCs w:val="18"/>
              </w:rPr>
            </w:pPr>
            <w:r w:rsidRPr="001B768E">
              <w:rPr>
                <w:color w:val="000000"/>
                <w:sz w:val="18"/>
                <w:szCs w:val="18"/>
              </w:rPr>
              <w:t>Velocity (bearing)</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14:paraId="677E5EF4" w14:textId="77777777"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000000" w:fill="C5FFC5"/>
            <w:vAlign w:val="center"/>
          </w:tcPr>
          <w:p w14:paraId="760DACA6" w14:textId="77777777" w:rsidR="001B768E" w:rsidRPr="001B768E" w:rsidRDefault="001B768E" w:rsidP="001B768E">
            <w:pPr>
              <w:spacing w:after="0"/>
              <w:jc w:val="center"/>
              <w:rPr>
                <w:sz w:val="18"/>
                <w:szCs w:val="18"/>
              </w:rPr>
            </w:pPr>
            <w:r w:rsidRPr="001B768E">
              <w:rPr>
                <w:color w:val="000000"/>
                <w:sz w:val="18"/>
                <w:szCs w:val="18"/>
              </w:rPr>
              <w:t>2m/s (10deg.)</w:t>
            </w:r>
          </w:p>
        </w:tc>
        <w:tc>
          <w:tcPr>
            <w:tcW w:w="1275" w:type="dxa"/>
            <w:tcBorders>
              <w:top w:val="nil"/>
              <w:left w:val="nil"/>
              <w:bottom w:val="single" w:sz="4" w:space="0" w:color="auto"/>
              <w:right w:val="single" w:sz="4" w:space="0" w:color="auto"/>
            </w:tcBorders>
            <w:shd w:val="clear" w:color="000000" w:fill="C5FFC5"/>
            <w:vAlign w:val="center"/>
          </w:tcPr>
          <w:p w14:paraId="05A55FBC" w14:textId="77777777" w:rsidR="001B768E" w:rsidRPr="001B768E" w:rsidRDefault="001B768E" w:rsidP="001B768E">
            <w:pPr>
              <w:spacing w:after="0"/>
              <w:jc w:val="center"/>
              <w:rPr>
                <w:sz w:val="18"/>
                <w:szCs w:val="18"/>
              </w:rPr>
            </w:pPr>
            <w:r w:rsidRPr="001B768E">
              <w:rPr>
                <w:color w:val="000000"/>
                <w:sz w:val="18"/>
                <w:szCs w:val="18"/>
              </w:rPr>
              <w:t>2m/s (10deg.)</w:t>
            </w:r>
          </w:p>
        </w:tc>
        <w:tc>
          <w:tcPr>
            <w:tcW w:w="1367" w:type="dxa"/>
            <w:tcBorders>
              <w:top w:val="nil"/>
              <w:left w:val="nil"/>
              <w:bottom w:val="single" w:sz="4" w:space="0" w:color="auto"/>
              <w:right w:val="single" w:sz="12" w:space="0" w:color="auto"/>
            </w:tcBorders>
            <w:shd w:val="clear" w:color="auto" w:fill="BDD6EE" w:themeFill="accent1" w:themeFillTint="66"/>
            <w:vAlign w:val="center"/>
          </w:tcPr>
          <w:p w14:paraId="3456537D" w14:textId="77777777" w:rsidR="001B768E" w:rsidRPr="0069183A" w:rsidRDefault="001B768E" w:rsidP="001B768E">
            <w:pPr>
              <w:spacing w:after="0"/>
              <w:jc w:val="center"/>
              <w:rPr>
                <w:sz w:val="18"/>
                <w:szCs w:val="18"/>
              </w:rPr>
            </w:pPr>
          </w:p>
        </w:tc>
      </w:tr>
      <w:tr w:rsidR="001B768E" w:rsidRPr="001B768E" w14:paraId="57E1FCE9" w14:textId="77777777" w:rsidTr="0069183A">
        <w:trPr>
          <w:trHeight w:val="58"/>
        </w:trPr>
        <w:tc>
          <w:tcPr>
            <w:tcW w:w="978" w:type="dxa"/>
            <w:vMerge/>
            <w:tcBorders>
              <w:left w:val="single" w:sz="12" w:space="0" w:color="auto"/>
            </w:tcBorders>
            <w:shd w:val="clear" w:color="auto" w:fill="auto"/>
            <w:vAlign w:val="center"/>
          </w:tcPr>
          <w:p w14:paraId="6431E6A3"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6969F02D" w14:textId="77777777"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nil"/>
              <w:right w:val="single" w:sz="12" w:space="0" w:color="auto"/>
            </w:tcBorders>
            <w:shd w:val="clear" w:color="auto" w:fill="auto"/>
            <w:vAlign w:val="center"/>
          </w:tcPr>
          <w:p w14:paraId="202FDCF2" w14:textId="77777777" w:rsidR="001B768E" w:rsidRPr="001B768E" w:rsidRDefault="001B768E" w:rsidP="001B768E">
            <w:pPr>
              <w:spacing w:after="0"/>
              <w:jc w:val="center"/>
              <w:rPr>
                <w:sz w:val="18"/>
                <w:szCs w:val="18"/>
              </w:rPr>
            </w:pPr>
            <w:r w:rsidRPr="001B768E">
              <w:rPr>
                <w:color w:val="000000"/>
                <w:sz w:val="18"/>
                <w:szCs w:val="18"/>
              </w:rPr>
              <w:t>Availability</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14:paraId="673BE749" w14:textId="77777777" w:rsidR="001B768E" w:rsidRPr="001B768E" w:rsidRDefault="001B768E" w:rsidP="001B768E">
            <w:pPr>
              <w:spacing w:after="0"/>
              <w:jc w:val="center"/>
              <w:rPr>
                <w:sz w:val="18"/>
                <w:szCs w:val="18"/>
              </w:rPr>
            </w:pPr>
            <w:r w:rsidRPr="001B768E">
              <w:rPr>
                <w:color w:val="000000"/>
                <w:sz w:val="18"/>
                <w:szCs w:val="18"/>
              </w:rPr>
              <w:t>80 % - 99%</w:t>
            </w:r>
          </w:p>
        </w:tc>
        <w:tc>
          <w:tcPr>
            <w:tcW w:w="1418" w:type="dxa"/>
            <w:tcBorders>
              <w:top w:val="nil"/>
              <w:left w:val="nil"/>
              <w:bottom w:val="single" w:sz="4" w:space="0" w:color="auto"/>
              <w:right w:val="single" w:sz="4" w:space="0" w:color="auto"/>
            </w:tcBorders>
            <w:shd w:val="clear" w:color="000000" w:fill="C5FFC5"/>
            <w:vAlign w:val="center"/>
          </w:tcPr>
          <w:p w14:paraId="0024BE47" w14:textId="77777777" w:rsidR="001B768E" w:rsidRPr="001B768E" w:rsidRDefault="001B768E" w:rsidP="001B768E">
            <w:pPr>
              <w:spacing w:after="0"/>
              <w:jc w:val="center"/>
              <w:rPr>
                <w:sz w:val="18"/>
                <w:szCs w:val="18"/>
              </w:rPr>
            </w:pPr>
            <w:r w:rsidRPr="001B768E">
              <w:rPr>
                <w:color w:val="000000"/>
                <w:sz w:val="18"/>
                <w:szCs w:val="18"/>
              </w:rPr>
              <w:t>80% - 99%</w:t>
            </w:r>
          </w:p>
        </w:tc>
        <w:tc>
          <w:tcPr>
            <w:tcW w:w="1275" w:type="dxa"/>
            <w:tcBorders>
              <w:top w:val="nil"/>
              <w:left w:val="nil"/>
              <w:bottom w:val="single" w:sz="4" w:space="0" w:color="auto"/>
              <w:right w:val="single" w:sz="4" w:space="0" w:color="auto"/>
            </w:tcBorders>
            <w:shd w:val="clear" w:color="000000" w:fill="C5FFC5"/>
            <w:vAlign w:val="center"/>
          </w:tcPr>
          <w:p w14:paraId="1CA46CB5" w14:textId="77777777" w:rsidR="001B768E" w:rsidRPr="001B768E" w:rsidRDefault="001B768E" w:rsidP="001B768E">
            <w:pPr>
              <w:spacing w:after="0"/>
              <w:jc w:val="center"/>
              <w:rPr>
                <w:sz w:val="18"/>
                <w:szCs w:val="18"/>
              </w:rPr>
            </w:pPr>
            <w:r w:rsidRPr="001B768E">
              <w:rPr>
                <w:color w:val="000000"/>
                <w:sz w:val="18"/>
                <w:szCs w:val="18"/>
              </w:rPr>
              <w:t>80% - 99%</w:t>
            </w:r>
          </w:p>
        </w:tc>
        <w:tc>
          <w:tcPr>
            <w:tcW w:w="1367" w:type="dxa"/>
            <w:tcBorders>
              <w:top w:val="nil"/>
              <w:left w:val="nil"/>
              <w:bottom w:val="single" w:sz="4" w:space="0" w:color="auto"/>
              <w:right w:val="single" w:sz="12" w:space="0" w:color="auto"/>
            </w:tcBorders>
            <w:shd w:val="clear" w:color="auto" w:fill="BDD6EE" w:themeFill="accent1" w:themeFillTint="66"/>
            <w:vAlign w:val="center"/>
          </w:tcPr>
          <w:p w14:paraId="6AEB1719" w14:textId="77777777" w:rsidR="001B768E" w:rsidRPr="0069183A" w:rsidRDefault="001B768E" w:rsidP="001B768E">
            <w:pPr>
              <w:spacing w:after="0"/>
              <w:jc w:val="center"/>
              <w:rPr>
                <w:sz w:val="18"/>
                <w:szCs w:val="18"/>
              </w:rPr>
            </w:pPr>
            <w:r w:rsidRPr="0069183A">
              <w:rPr>
                <w:sz w:val="18"/>
                <w:szCs w:val="18"/>
              </w:rPr>
              <w:t>0.95</w:t>
            </w:r>
          </w:p>
        </w:tc>
      </w:tr>
      <w:tr w:rsidR="001B768E" w:rsidRPr="001B768E" w14:paraId="773C87E0" w14:textId="77777777" w:rsidTr="0069183A">
        <w:trPr>
          <w:trHeight w:val="58"/>
        </w:trPr>
        <w:tc>
          <w:tcPr>
            <w:tcW w:w="978" w:type="dxa"/>
            <w:vMerge/>
            <w:tcBorders>
              <w:left w:val="single" w:sz="12" w:space="0" w:color="auto"/>
              <w:bottom w:val="single" w:sz="12" w:space="0" w:color="auto"/>
            </w:tcBorders>
            <w:shd w:val="clear" w:color="auto" w:fill="auto"/>
            <w:vAlign w:val="center"/>
          </w:tcPr>
          <w:p w14:paraId="13B066F7" w14:textId="77777777" w:rsidR="001B768E" w:rsidRPr="001B768E" w:rsidRDefault="001B768E" w:rsidP="001B768E">
            <w:pPr>
              <w:spacing w:after="0"/>
              <w:jc w:val="center"/>
              <w:rPr>
                <w:sz w:val="18"/>
                <w:szCs w:val="18"/>
              </w:rPr>
            </w:pPr>
          </w:p>
        </w:tc>
        <w:tc>
          <w:tcPr>
            <w:tcW w:w="2126" w:type="dxa"/>
            <w:vMerge/>
            <w:tcBorders>
              <w:bottom w:val="single" w:sz="12" w:space="0" w:color="auto"/>
              <w:right w:val="single" w:sz="12" w:space="0" w:color="auto"/>
            </w:tcBorders>
            <w:shd w:val="clear" w:color="auto" w:fill="auto"/>
            <w:vAlign w:val="center"/>
          </w:tcPr>
          <w:p w14:paraId="716ACFEB" w14:textId="77777777"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single" w:sz="12" w:space="0" w:color="auto"/>
              <w:right w:val="single" w:sz="12" w:space="0" w:color="auto"/>
            </w:tcBorders>
            <w:shd w:val="clear" w:color="auto" w:fill="auto"/>
            <w:vAlign w:val="center"/>
          </w:tcPr>
          <w:p w14:paraId="29B7616F" w14:textId="77777777" w:rsidR="001B768E" w:rsidRPr="001B768E" w:rsidRDefault="001B768E" w:rsidP="001B768E">
            <w:pPr>
              <w:spacing w:after="0"/>
              <w:jc w:val="center"/>
              <w:rPr>
                <w:sz w:val="18"/>
                <w:szCs w:val="18"/>
              </w:rPr>
            </w:pPr>
            <w:r w:rsidRPr="001B768E">
              <w:rPr>
                <w:color w:val="000000"/>
                <w:sz w:val="18"/>
                <w:szCs w:val="18"/>
              </w:rPr>
              <w:t>TTFF</w:t>
            </w:r>
          </w:p>
        </w:tc>
        <w:tc>
          <w:tcPr>
            <w:tcW w:w="1573" w:type="dxa"/>
            <w:tcBorders>
              <w:top w:val="nil"/>
              <w:left w:val="single" w:sz="12" w:space="0" w:color="auto"/>
              <w:bottom w:val="single" w:sz="12" w:space="0" w:color="auto"/>
              <w:right w:val="single" w:sz="8" w:space="0" w:color="auto"/>
            </w:tcBorders>
            <w:shd w:val="clear" w:color="auto" w:fill="FFE599" w:themeFill="accent4" w:themeFillTint="66"/>
            <w:vAlign w:val="center"/>
          </w:tcPr>
          <w:p w14:paraId="7B21AAEC" w14:textId="77777777" w:rsidR="001B768E" w:rsidRPr="001B768E" w:rsidRDefault="001B768E" w:rsidP="001B768E">
            <w:pPr>
              <w:spacing w:after="0"/>
              <w:jc w:val="center"/>
              <w:rPr>
                <w:sz w:val="18"/>
                <w:szCs w:val="18"/>
              </w:rPr>
            </w:pPr>
            <w:r w:rsidRPr="001B768E">
              <w:rPr>
                <w:color w:val="000000"/>
                <w:sz w:val="18"/>
                <w:szCs w:val="18"/>
              </w:rPr>
              <w:t>10s - 30s</w:t>
            </w:r>
          </w:p>
        </w:tc>
        <w:tc>
          <w:tcPr>
            <w:tcW w:w="1418" w:type="dxa"/>
            <w:tcBorders>
              <w:top w:val="nil"/>
              <w:left w:val="nil"/>
              <w:bottom w:val="single" w:sz="12" w:space="0" w:color="auto"/>
              <w:right w:val="single" w:sz="4" w:space="0" w:color="auto"/>
            </w:tcBorders>
            <w:shd w:val="clear" w:color="000000" w:fill="C5FFC5"/>
            <w:vAlign w:val="center"/>
          </w:tcPr>
          <w:p w14:paraId="55A72A80" w14:textId="77777777" w:rsidR="001B768E" w:rsidRPr="001B768E" w:rsidRDefault="001B768E" w:rsidP="001B768E">
            <w:pPr>
              <w:spacing w:after="0"/>
              <w:jc w:val="center"/>
              <w:rPr>
                <w:sz w:val="18"/>
                <w:szCs w:val="18"/>
              </w:rPr>
            </w:pPr>
            <w:r w:rsidRPr="001B768E">
              <w:rPr>
                <w:color w:val="000000"/>
                <w:sz w:val="18"/>
                <w:szCs w:val="18"/>
              </w:rPr>
              <w:t>10s - 30s</w:t>
            </w:r>
          </w:p>
        </w:tc>
        <w:tc>
          <w:tcPr>
            <w:tcW w:w="1275" w:type="dxa"/>
            <w:tcBorders>
              <w:top w:val="nil"/>
              <w:left w:val="nil"/>
              <w:bottom w:val="single" w:sz="12" w:space="0" w:color="auto"/>
              <w:right w:val="single" w:sz="4" w:space="0" w:color="auto"/>
            </w:tcBorders>
            <w:shd w:val="clear" w:color="000000" w:fill="C5FFC5"/>
            <w:vAlign w:val="center"/>
          </w:tcPr>
          <w:p w14:paraId="091659A1" w14:textId="77777777" w:rsidR="001B768E" w:rsidRPr="001B768E" w:rsidRDefault="001B768E" w:rsidP="001B768E">
            <w:pPr>
              <w:spacing w:after="0"/>
              <w:jc w:val="center"/>
              <w:rPr>
                <w:sz w:val="18"/>
                <w:szCs w:val="18"/>
              </w:rPr>
            </w:pPr>
            <w:r w:rsidRPr="001B768E">
              <w:rPr>
                <w:color w:val="000000"/>
                <w:sz w:val="18"/>
                <w:szCs w:val="18"/>
              </w:rPr>
              <w:t>10s - 30s</w:t>
            </w:r>
          </w:p>
        </w:tc>
        <w:tc>
          <w:tcPr>
            <w:tcW w:w="1367" w:type="dxa"/>
            <w:tcBorders>
              <w:top w:val="nil"/>
              <w:left w:val="nil"/>
              <w:bottom w:val="single" w:sz="12" w:space="0" w:color="auto"/>
              <w:right w:val="single" w:sz="12" w:space="0" w:color="auto"/>
            </w:tcBorders>
            <w:shd w:val="clear" w:color="auto" w:fill="BDD6EE" w:themeFill="accent1" w:themeFillTint="66"/>
            <w:vAlign w:val="center"/>
          </w:tcPr>
          <w:p w14:paraId="397922E5" w14:textId="77777777" w:rsidR="001B768E" w:rsidRPr="0069183A" w:rsidRDefault="001B768E" w:rsidP="001B768E">
            <w:pPr>
              <w:spacing w:after="0"/>
              <w:jc w:val="center"/>
              <w:rPr>
                <w:sz w:val="18"/>
                <w:szCs w:val="18"/>
              </w:rPr>
            </w:pPr>
            <w:r w:rsidRPr="0069183A">
              <w:rPr>
                <w:sz w:val="18"/>
                <w:szCs w:val="18"/>
              </w:rPr>
              <w:t>10s - 30s</w:t>
            </w:r>
          </w:p>
        </w:tc>
      </w:tr>
      <w:tr w:rsidR="001B768E" w:rsidRPr="001B768E" w14:paraId="28F7EA09" w14:textId="77777777" w:rsidTr="0069183A">
        <w:trPr>
          <w:trHeight w:val="38"/>
        </w:trPr>
        <w:tc>
          <w:tcPr>
            <w:tcW w:w="978" w:type="dxa"/>
            <w:vMerge w:val="restart"/>
            <w:tcBorders>
              <w:top w:val="single" w:sz="12" w:space="0" w:color="auto"/>
              <w:left w:val="single" w:sz="12" w:space="0" w:color="auto"/>
            </w:tcBorders>
            <w:shd w:val="clear" w:color="auto" w:fill="auto"/>
            <w:vAlign w:val="center"/>
          </w:tcPr>
          <w:p w14:paraId="683590A9" w14:textId="77777777" w:rsidR="001B768E" w:rsidRPr="001B768E" w:rsidRDefault="001B768E" w:rsidP="001B768E">
            <w:pPr>
              <w:spacing w:after="0"/>
              <w:jc w:val="center"/>
              <w:rPr>
                <w:sz w:val="18"/>
                <w:szCs w:val="18"/>
              </w:rPr>
            </w:pPr>
            <w:r w:rsidRPr="001B768E">
              <w:rPr>
                <w:sz w:val="18"/>
                <w:szCs w:val="18"/>
              </w:rPr>
              <w:t>Machine Control / Transportation</w:t>
            </w:r>
          </w:p>
        </w:tc>
        <w:tc>
          <w:tcPr>
            <w:tcW w:w="2126" w:type="dxa"/>
            <w:vMerge w:val="restart"/>
            <w:tcBorders>
              <w:top w:val="single" w:sz="12" w:space="0" w:color="auto"/>
              <w:right w:val="single" w:sz="12" w:space="0" w:color="auto"/>
            </w:tcBorders>
            <w:shd w:val="clear" w:color="auto" w:fill="auto"/>
            <w:vAlign w:val="center"/>
          </w:tcPr>
          <w:p w14:paraId="69FB9FFF" w14:textId="77777777" w:rsidR="001B768E" w:rsidRPr="001B768E" w:rsidRDefault="001B768E" w:rsidP="001B768E">
            <w:pPr>
              <w:spacing w:after="0"/>
              <w:jc w:val="center"/>
              <w:rPr>
                <w:sz w:val="18"/>
                <w:szCs w:val="18"/>
              </w:rPr>
            </w:pPr>
            <w:r w:rsidRPr="001B768E">
              <w:rPr>
                <w:sz w:val="18"/>
                <w:szCs w:val="18"/>
              </w:rPr>
              <w:t>Trolley</w:t>
            </w:r>
          </w:p>
          <w:p w14:paraId="7535FC75" w14:textId="77777777" w:rsidR="001B768E" w:rsidRPr="001B768E" w:rsidRDefault="001B768E" w:rsidP="001B768E">
            <w:pPr>
              <w:spacing w:after="0"/>
              <w:jc w:val="center"/>
              <w:rPr>
                <w:sz w:val="18"/>
                <w:szCs w:val="18"/>
              </w:rPr>
            </w:pPr>
            <w:r w:rsidRPr="001B768E">
              <w:rPr>
                <w:sz w:val="18"/>
                <w:szCs w:val="18"/>
              </w:rPr>
              <w:t>Traffic M&amp;C</w:t>
            </w:r>
          </w:p>
          <w:p w14:paraId="33231A41" w14:textId="77777777" w:rsidR="001B768E" w:rsidRPr="001B768E" w:rsidRDefault="001B768E" w:rsidP="001B768E">
            <w:pPr>
              <w:spacing w:after="0"/>
              <w:jc w:val="center"/>
              <w:rPr>
                <w:sz w:val="18"/>
                <w:szCs w:val="18"/>
              </w:rPr>
            </w:pPr>
            <w:r w:rsidRPr="001B768E">
              <w:rPr>
                <w:sz w:val="18"/>
                <w:szCs w:val="18"/>
              </w:rPr>
              <w:t>Road User Charging</w:t>
            </w:r>
          </w:p>
          <w:p w14:paraId="64B2EBEE" w14:textId="77777777" w:rsidR="001B768E" w:rsidRPr="001B768E" w:rsidRDefault="001B768E" w:rsidP="001B768E">
            <w:pPr>
              <w:spacing w:after="0"/>
              <w:jc w:val="center"/>
              <w:rPr>
                <w:sz w:val="18"/>
                <w:szCs w:val="18"/>
              </w:rPr>
            </w:pPr>
            <w:r w:rsidRPr="001B768E">
              <w:rPr>
                <w:sz w:val="18"/>
                <w:szCs w:val="18"/>
              </w:rPr>
              <w:t>UAV (Data Analysis)</w:t>
            </w:r>
          </w:p>
          <w:p w14:paraId="3F11EBC4" w14:textId="77777777" w:rsidR="001B768E" w:rsidRPr="001B768E" w:rsidRDefault="001B768E" w:rsidP="001B768E">
            <w:pPr>
              <w:spacing w:after="0"/>
              <w:jc w:val="center"/>
              <w:rPr>
                <w:sz w:val="18"/>
                <w:szCs w:val="18"/>
              </w:rPr>
            </w:pPr>
            <w:r w:rsidRPr="001B768E">
              <w:rPr>
                <w:sz w:val="18"/>
                <w:szCs w:val="18"/>
              </w:rPr>
              <w:t>UAV (Remote Control)</w:t>
            </w:r>
          </w:p>
          <w:p w14:paraId="2D8EA408" w14:textId="77777777" w:rsidR="001B768E" w:rsidRPr="001B768E" w:rsidRDefault="001B768E" w:rsidP="001B768E">
            <w:pPr>
              <w:spacing w:after="0"/>
              <w:jc w:val="center"/>
              <w:rPr>
                <w:sz w:val="18"/>
                <w:szCs w:val="18"/>
              </w:rPr>
            </w:pPr>
            <w:r w:rsidRPr="001B768E">
              <w:rPr>
                <w:sz w:val="18"/>
                <w:szCs w:val="18"/>
              </w:rPr>
              <w:t>Support multiple different location services</w:t>
            </w:r>
          </w:p>
        </w:tc>
        <w:tc>
          <w:tcPr>
            <w:tcW w:w="1120" w:type="dxa"/>
            <w:tcBorders>
              <w:top w:val="single" w:sz="12" w:space="0" w:color="auto"/>
              <w:left w:val="single" w:sz="12" w:space="0" w:color="auto"/>
              <w:bottom w:val="single" w:sz="4" w:space="0" w:color="auto"/>
              <w:right w:val="single" w:sz="12" w:space="0" w:color="auto"/>
            </w:tcBorders>
            <w:shd w:val="clear" w:color="auto" w:fill="auto"/>
            <w:vAlign w:val="center"/>
          </w:tcPr>
          <w:p w14:paraId="54379AFA" w14:textId="77777777" w:rsidR="001B768E" w:rsidRPr="001B768E" w:rsidRDefault="001B768E" w:rsidP="001B768E">
            <w:pPr>
              <w:spacing w:after="0"/>
              <w:jc w:val="center"/>
              <w:rPr>
                <w:sz w:val="18"/>
                <w:szCs w:val="18"/>
              </w:rPr>
            </w:pPr>
            <w:r w:rsidRPr="001B768E">
              <w:rPr>
                <w:color w:val="000000"/>
                <w:sz w:val="18"/>
                <w:szCs w:val="18"/>
              </w:rPr>
              <w:t xml:space="preserve">Horizontal </w:t>
            </w:r>
          </w:p>
        </w:tc>
        <w:tc>
          <w:tcPr>
            <w:tcW w:w="1573" w:type="dxa"/>
            <w:tcBorders>
              <w:top w:val="single" w:sz="12" w:space="0" w:color="auto"/>
              <w:left w:val="single" w:sz="12" w:space="0" w:color="auto"/>
              <w:bottom w:val="single" w:sz="4" w:space="0" w:color="auto"/>
              <w:right w:val="single" w:sz="8" w:space="0" w:color="auto"/>
            </w:tcBorders>
            <w:shd w:val="clear" w:color="auto" w:fill="FFE599" w:themeFill="accent4" w:themeFillTint="66"/>
            <w:vAlign w:val="center"/>
          </w:tcPr>
          <w:p w14:paraId="74413B04" w14:textId="77777777" w:rsidR="001B768E" w:rsidRPr="001B768E" w:rsidRDefault="001B768E" w:rsidP="001B768E">
            <w:pPr>
              <w:spacing w:after="0"/>
              <w:jc w:val="center"/>
              <w:rPr>
                <w:sz w:val="18"/>
                <w:szCs w:val="18"/>
              </w:rPr>
            </w:pPr>
            <w:r w:rsidRPr="001B768E">
              <w:rPr>
                <w:color w:val="000000"/>
                <w:sz w:val="18"/>
                <w:szCs w:val="18"/>
              </w:rPr>
              <w:t>0.1m - 0.5m</w:t>
            </w:r>
          </w:p>
        </w:tc>
        <w:tc>
          <w:tcPr>
            <w:tcW w:w="1418" w:type="dxa"/>
            <w:tcBorders>
              <w:top w:val="single" w:sz="12" w:space="0" w:color="auto"/>
              <w:left w:val="nil"/>
              <w:bottom w:val="single" w:sz="4" w:space="0" w:color="auto"/>
              <w:right w:val="single" w:sz="4" w:space="0" w:color="auto"/>
            </w:tcBorders>
            <w:shd w:val="clear" w:color="auto" w:fill="FFE599" w:themeFill="accent4" w:themeFillTint="66"/>
            <w:vAlign w:val="center"/>
          </w:tcPr>
          <w:p w14:paraId="0581EC43" w14:textId="77777777" w:rsidR="001B768E" w:rsidRPr="001B768E" w:rsidRDefault="001B768E" w:rsidP="001B768E">
            <w:pPr>
              <w:spacing w:after="0"/>
              <w:jc w:val="center"/>
              <w:rPr>
                <w:sz w:val="18"/>
                <w:szCs w:val="18"/>
              </w:rPr>
            </w:pPr>
            <w:r w:rsidRPr="001B768E">
              <w:rPr>
                <w:color w:val="000000"/>
                <w:sz w:val="18"/>
                <w:szCs w:val="18"/>
              </w:rPr>
              <w:t>0.1m - 3m</w:t>
            </w:r>
          </w:p>
        </w:tc>
        <w:tc>
          <w:tcPr>
            <w:tcW w:w="1275" w:type="dxa"/>
            <w:tcBorders>
              <w:top w:val="single" w:sz="12" w:space="0" w:color="auto"/>
              <w:left w:val="nil"/>
              <w:bottom w:val="single" w:sz="4" w:space="0" w:color="auto"/>
              <w:right w:val="single" w:sz="4" w:space="0" w:color="auto"/>
            </w:tcBorders>
            <w:shd w:val="clear" w:color="000000" w:fill="C5FFC5"/>
            <w:vAlign w:val="center"/>
          </w:tcPr>
          <w:p w14:paraId="645177B7" w14:textId="77777777" w:rsidR="001B768E" w:rsidRPr="001B768E" w:rsidRDefault="001B768E" w:rsidP="001B768E">
            <w:pPr>
              <w:spacing w:after="0"/>
              <w:jc w:val="center"/>
              <w:rPr>
                <w:sz w:val="18"/>
                <w:szCs w:val="18"/>
              </w:rPr>
            </w:pPr>
            <w:r w:rsidRPr="001B768E">
              <w:rPr>
                <w:color w:val="000000"/>
                <w:sz w:val="18"/>
                <w:szCs w:val="18"/>
              </w:rPr>
              <w:t>1m - 3m</w:t>
            </w:r>
          </w:p>
        </w:tc>
        <w:tc>
          <w:tcPr>
            <w:tcW w:w="1367" w:type="dxa"/>
            <w:vMerge w:val="restart"/>
            <w:tcBorders>
              <w:top w:val="single" w:sz="12" w:space="0" w:color="auto"/>
              <w:right w:val="single" w:sz="12" w:space="0" w:color="auto"/>
            </w:tcBorders>
            <w:shd w:val="clear" w:color="auto" w:fill="F2F2F2"/>
            <w:vAlign w:val="center"/>
          </w:tcPr>
          <w:p w14:paraId="246A9C39" w14:textId="77777777" w:rsidR="001B768E" w:rsidRPr="001B768E" w:rsidRDefault="001B768E" w:rsidP="001B768E">
            <w:pPr>
              <w:spacing w:after="0"/>
              <w:jc w:val="center"/>
              <w:rPr>
                <w:sz w:val="18"/>
                <w:szCs w:val="18"/>
              </w:rPr>
            </w:pPr>
          </w:p>
        </w:tc>
      </w:tr>
      <w:tr w:rsidR="001B768E" w:rsidRPr="001B768E" w14:paraId="4A29E863" w14:textId="77777777" w:rsidTr="0069183A">
        <w:trPr>
          <w:trHeight w:val="58"/>
        </w:trPr>
        <w:tc>
          <w:tcPr>
            <w:tcW w:w="978" w:type="dxa"/>
            <w:vMerge/>
            <w:tcBorders>
              <w:left w:val="single" w:sz="12" w:space="0" w:color="auto"/>
            </w:tcBorders>
            <w:shd w:val="clear" w:color="auto" w:fill="auto"/>
            <w:vAlign w:val="center"/>
          </w:tcPr>
          <w:p w14:paraId="49DA1F01"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4FE44AFF" w14:textId="77777777" w:rsidR="001B768E" w:rsidRPr="001B768E" w:rsidRDefault="001B768E" w:rsidP="001B768E">
            <w:pPr>
              <w:spacing w:after="0"/>
              <w:jc w:val="center"/>
              <w:rPr>
                <w:sz w:val="18"/>
                <w:szCs w:val="18"/>
              </w:rPr>
            </w:pPr>
          </w:p>
        </w:tc>
        <w:tc>
          <w:tcPr>
            <w:tcW w:w="1120" w:type="dxa"/>
            <w:tcBorders>
              <w:top w:val="nil"/>
              <w:left w:val="single" w:sz="12" w:space="0" w:color="auto"/>
              <w:bottom w:val="single" w:sz="4" w:space="0" w:color="auto"/>
              <w:right w:val="single" w:sz="12" w:space="0" w:color="auto"/>
            </w:tcBorders>
            <w:shd w:val="clear" w:color="auto" w:fill="auto"/>
            <w:vAlign w:val="center"/>
          </w:tcPr>
          <w:p w14:paraId="041DE61E" w14:textId="77777777" w:rsidR="001B768E" w:rsidRPr="001B768E" w:rsidRDefault="001B768E" w:rsidP="001B768E">
            <w:pPr>
              <w:spacing w:after="0"/>
              <w:jc w:val="center"/>
              <w:rPr>
                <w:sz w:val="18"/>
                <w:szCs w:val="18"/>
              </w:rPr>
            </w:pPr>
            <w:r w:rsidRPr="001B768E">
              <w:rPr>
                <w:color w:val="000000"/>
                <w:sz w:val="18"/>
                <w:szCs w:val="18"/>
              </w:rPr>
              <w:t xml:space="preserve">Vertical </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14:paraId="0A11B956" w14:textId="77777777" w:rsidR="001B768E" w:rsidRPr="001B768E" w:rsidRDefault="001B768E" w:rsidP="001B768E">
            <w:pPr>
              <w:spacing w:after="0"/>
              <w:jc w:val="center"/>
              <w:rPr>
                <w:sz w:val="18"/>
                <w:szCs w:val="18"/>
              </w:rPr>
            </w:pPr>
            <w:r w:rsidRPr="001B768E">
              <w:rPr>
                <w:color w:val="000000"/>
                <w:sz w:val="18"/>
                <w:szCs w:val="18"/>
              </w:rPr>
              <w:t>0.1m</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64FFC0B4" w14:textId="77777777" w:rsidR="001B768E" w:rsidRPr="001B768E" w:rsidRDefault="001B768E" w:rsidP="001B768E">
            <w:pPr>
              <w:spacing w:after="0"/>
              <w:jc w:val="center"/>
              <w:rPr>
                <w:sz w:val="18"/>
                <w:szCs w:val="18"/>
              </w:rPr>
            </w:pPr>
            <w:r w:rsidRPr="001B768E">
              <w:rPr>
                <w:color w:val="000000"/>
                <w:sz w:val="18"/>
                <w:szCs w:val="18"/>
              </w:rPr>
              <w:t>0.1m - 0.3m</w:t>
            </w:r>
          </w:p>
        </w:tc>
        <w:tc>
          <w:tcPr>
            <w:tcW w:w="1275" w:type="dxa"/>
            <w:tcBorders>
              <w:top w:val="nil"/>
              <w:left w:val="nil"/>
              <w:bottom w:val="single" w:sz="4" w:space="0" w:color="auto"/>
              <w:right w:val="single" w:sz="4" w:space="0" w:color="auto"/>
            </w:tcBorders>
            <w:shd w:val="clear" w:color="000000" w:fill="C5FFC5"/>
            <w:vAlign w:val="center"/>
          </w:tcPr>
          <w:p w14:paraId="42909687" w14:textId="77777777" w:rsidR="001B768E" w:rsidRPr="001B768E" w:rsidRDefault="001B768E" w:rsidP="001B768E">
            <w:pPr>
              <w:spacing w:after="0"/>
              <w:jc w:val="center"/>
              <w:rPr>
                <w:sz w:val="18"/>
                <w:szCs w:val="18"/>
              </w:rPr>
            </w:pPr>
            <w:r w:rsidRPr="001B768E">
              <w:rPr>
                <w:color w:val="000000"/>
                <w:sz w:val="18"/>
                <w:szCs w:val="18"/>
              </w:rPr>
              <w:t>2.5m</w:t>
            </w:r>
          </w:p>
        </w:tc>
        <w:tc>
          <w:tcPr>
            <w:tcW w:w="1367" w:type="dxa"/>
            <w:vMerge/>
            <w:tcBorders>
              <w:right w:val="single" w:sz="12" w:space="0" w:color="auto"/>
            </w:tcBorders>
            <w:shd w:val="clear" w:color="auto" w:fill="F2F2F2"/>
            <w:vAlign w:val="center"/>
          </w:tcPr>
          <w:p w14:paraId="3FEB8A6A" w14:textId="77777777" w:rsidR="001B768E" w:rsidRPr="001B768E" w:rsidRDefault="001B768E" w:rsidP="001B768E">
            <w:pPr>
              <w:spacing w:after="0"/>
              <w:jc w:val="center"/>
              <w:rPr>
                <w:sz w:val="18"/>
                <w:szCs w:val="18"/>
              </w:rPr>
            </w:pPr>
          </w:p>
        </w:tc>
      </w:tr>
      <w:tr w:rsidR="001B768E" w:rsidRPr="001B768E" w14:paraId="3A8BFB4F" w14:textId="77777777" w:rsidTr="0069183A">
        <w:trPr>
          <w:trHeight w:val="143"/>
        </w:trPr>
        <w:tc>
          <w:tcPr>
            <w:tcW w:w="978" w:type="dxa"/>
            <w:vMerge/>
            <w:tcBorders>
              <w:left w:val="single" w:sz="12" w:space="0" w:color="auto"/>
            </w:tcBorders>
            <w:shd w:val="clear" w:color="auto" w:fill="auto"/>
            <w:vAlign w:val="center"/>
          </w:tcPr>
          <w:p w14:paraId="44C4FCAD"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541E431A" w14:textId="77777777" w:rsidR="001B768E" w:rsidRPr="001B768E" w:rsidRDefault="001B768E" w:rsidP="001B768E">
            <w:pPr>
              <w:spacing w:after="0"/>
              <w:jc w:val="center"/>
              <w:rPr>
                <w:sz w:val="18"/>
                <w:szCs w:val="18"/>
              </w:rPr>
            </w:pPr>
          </w:p>
        </w:tc>
        <w:tc>
          <w:tcPr>
            <w:tcW w:w="1120" w:type="dxa"/>
            <w:tcBorders>
              <w:top w:val="nil"/>
              <w:left w:val="single" w:sz="12" w:space="0" w:color="auto"/>
              <w:bottom w:val="nil"/>
              <w:right w:val="single" w:sz="12" w:space="0" w:color="auto"/>
            </w:tcBorders>
            <w:shd w:val="clear" w:color="auto" w:fill="auto"/>
            <w:vAlign w:val="center"/>
          </w:tcPr>
          <w:p w14:paraId="28011683" w14:textId="77777777" w:rsidR="001B768E" w:rsidRPr="001B768E" w:rsidRDefault="001B768E" w:rsidP="001B768E">
            <w:pPr>
              <w:spacing w:after="0"/>
              <w:jc w:val="center"/>
              <w:rPr>
                <w:sz w:val="18"/>
                <w:szCs w:val="18"/>
              </w:rPr>
            </w:pPr>
            <w:r w:rsidRPr="001B768E">
              <w:rPr>
                <w:color w:val="000000"/>
                <w:sz w:val="18"/>
                <w:szCs w:val="18"/>
              </w:rPr>
              <w:t>Velocity (bearing)</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14:paraId="4CC95FCE" w14:textId="77777777"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646D2EDC" w14:textId="77777777" w:rsidR="001B768E" w:rsidRPr="001B768E" w:rsidRDefault="001B768E" w:rsidP="001B768E">
            <w:pPr>
              <w:spacing w:after="0"/>
              <w:jc w:val="center"/>
              <w:rPr>
                <w:sz w:val="18"/>
                <w:szCs w:val="18"/>
              </w:rPr>
            </w:pPr>
            <w:r w:rsidRPr="001B768E">
              <w:rPr>
                <w:color w:val="000000"/>
                <w:sz w:val="18"/>
                <w:szCs w:val="18"/>
              </w:rPr>
              <w:t xml:space="preserve">0.5m/s (2 </w:t>
            </w:r>
            <w:proofErr w:type="spellStart"/>
            <w:r w:rsidRPr="001B768E">
              <w:rPr>
                <w:color w:val="000000"/>
                <w:sz w:val="18"/>
                <w:szCs w:val="18"/>
              </w:rPr>
              <w:t>deg</w:t>
            </w:r>
            <w:proofErr w:type="spellEnd"/>
            <w:r w:rsidRPr="001B768E">
              <w:rPr>
                <w:color w:val="000000"/>
                <w:sz w:val="18"/>
                <w:szCs w:val="18"/>
              </w:rPr>
              <w:t>) - 2m/s</w:t>
            </w:r>
          </w:p>
        </w:tc>
        <w:tc>
          <w:tcPr>
            <w:tcW w:w="1275" w:type="dxa"/>
            <w:tcBorders>
              <w:top w:val="nil"/>
              <w:left w:val="nil"/>
              <w:bottom w:val="single" w:sz="4" w:space="0" w:color="auto"/>
              <w:right w:val="single" w:sz="4" w:space="0" w:color="auto"/>
            </w:tcBorders>
            <w:shd w:val="clear" w:color="000000" w:fill="C5FFC5"/>
            <w:vAlign w:val="center"/>
          </w:tcPr>
          <w:p w14:paraId="4BABA3A2" w14:textId="77777777" w:rsidR="001B768E" w:rsidRPr="001B768E" w:rsidRDefault="001B768E" w:rsidP="001B768E">
            <w:pPr>
              <w:spacing w:after="0"/>
              <w:jc w:val="center"/>
              <w:rPr>
                <w:sz w:val="18"/>
                <w:szCs w:val="18"/>
              </w:rPr>
            </w:pPr>
            <w:r w:rsidRPr="001B768E">
              <w:rPr>
                <w:color w:val="000000"/>
                <w:sz w:val="18"/>
                <w:szCs w:val="18"/>
              </w:rPr>
              <w:t xml:space="preserve">0.5m/s (2 </w:t>
            </w:r>
            <w:proofErr w:type="spellStart"/>
            <w:r w:rsidRPr="001B768E">
              <w:rPr>
                <w:color w:val="000000"/>
                <w:sz w:val="18"/>
                <w:szCs w:val="18"/>
              </w:rPr>
              <w:t>deg</w:t>
            </w:r>
            <w:proofErr w:type="spellEnd"/>
            <w:r w:rsidRPr="001B768E">
              <w:rPr>
                <w:color w:val="000000"/>
                <w:sz w:val="18"/>
                <w:szCs w:val="18"/>
              </w:rPr>
              <w:t>) - 2m/s</w:t>
            </w:r>
          </w:p>
        </w:tc>
        <w:tc>
          <w:tcPr>
            <w:tcW w:w="1367" w:type="dxa"/>
            <w:vMerge/>
            <w:tcBorders>
              <w:right w:val="single" w:sz="12" w:space="0" w:color="auto"/>
            </w:tcBorders>
            <w:shd w:val="clear" w:color="auto" w:fill="F2F2F2"/>
            <w:vAlign w:val="center"/>
          </w:tcPr>
          <w:p w14:paraId="12B16568" w14:textId="77777777" w:rsidR="001B768E" w:rsidRPr="001B768E" w:rsidRDefault="001B768E" w:rsidP="001B768E">
            <w:pPr>
              <w:spacing w:after="0"/>
              <w:jc w:val="center"/>
              <w:rPr>
                <w:sz w:val="18"/>
                <w:szCs w:val="18"/>
              </w:rPr>
            </w:pPr>
          </w:p>
        </w:tc>
      </w:tr>
      <w:tr w:rsidR="001B768E" w:rsidRPr="001B768E" w14:paraId="2F416941" w14:textId="77777777" w:rsidTr="0069183A">
        <w:trPr>
          <w:trHeight w:val="58"/>
        </w:trPr>
        <w:tc>
          <w:tcPr>
            <w:tcW w:w="978" w:type="dxa"/>
            <w:vMerge/>
            <w:tcBorders>
              <w:left w:val="single" w:sz="12" w:space="0" w:color="auto"/>
            </w:tcBorders>
            <w:shd w:val="clear" w:color="auto" w:fill="auto"/>
            <w:vAlign w:val="center"/>
          </w:tcPr>
          <w:p w14:paraId="2734C5D7" w14:textId="77777777"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14:paraId="2E968F2A" w14:textId="77777777"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nil"/>
              <w:right w:val="single" w:sz="12" w:space="0" w:color="auto"/>
            </w:tcBorders>
            <w:shd w:val="clear" w:color="auto" w:fill="auto"/>
            <w:vAlign w:val="center"/>
          </w:tcPr>
          <w:p w14:paraId="60FF11BA" w14:textId="77777777" w:rsidR="001B768E" w:rsidRPr="001B768E" w:rsidRDefault="001B768E" w:rsidP="001B768E">
            <w:pPr>
              <w:spacing w:after="0"/>
              <w:jc w:val="center"/>
              <w:rPr>
                <w:sz w:val="18"/>
                <w:szCs w:val="18"/>
              </w:rPr>
            </w:pPr>
            <w:r w:rsidRPr="001B768E">
              <w:rPr>
                <w:color w:val="000000"/>
                <w:sz w:val="18"/>
                <w:szCs w:val="18"/>
              </w:rPr>
              <w:t>Availability</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14:paraId="3457F3BF" w14:textId="77777777" w:rsidR="001B768E" w:rsidRPr="001B768E" w:rsidRDefault="001B768E" w:rsidP="001B768E">
            <w:pPr>
              <w:spacing w:after="0"/>
              <w:jc w:val="center"/>
              <w:rPr>
                <w:sz w:val="18"/>
                <w:szCs w:val="18"/>
              </w:rPr>
            </w:pPr>
            <w:r w:rsidRPr="001B768E">
              <w:rPr>
                <w:color w:val="000000"/>
                <w:sz w:val="18"/>
                <w:szCs w:val="18"/>
              </w:rPr>
              <w:t>99% - 99.9%</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2D2EC4CC" w14:textId="77777777" w:rsidR="001B768E" w:rsidRPr="001B768E" w:rsidRDefault="001B768E" w:rsidP="001B768E">
            <w:pPr>
              <w:spacing w:after="0"/>
              <w:jc w:val="center"/>
              <w:rPr>
                <w:sz w:val="18"/>
                <w:szCs w:val="18"/>
              </w:rPr>
            </w:pPr>
            <w:r w:rsidRPr="001B768E">
              <w:rPr>
                <w:color w:val="000000"/>
                <w:sz w:val="18"/>
                <w:szCs w:val="18"/>
              </w:rPr>
              <w:t>95% - 99.9%</w:t>
            </w:r>
          </w:p>
        </w:tc>
        <w:tc>
          <w:tcPr>
            <w:tcW w:w="1275" w:type="dxa"/>
            <w:tcBorders>
              <w:top w:val="nil"/>
              <w:left w:val="nil"/>
              <w:bottom w:val="single" w:sz="4" w:space="0" w:color="auto"/>
              <w:right w:val="single" w:sz="4" w:space="0" w:color="auto"/>
            </w:tcBorders>
            <w:shd w:val="clear" w:color="000000" w:fill="C5FFC5"/>
            <w:vAlign w:val="center"/>
          </w:tcPr>
          <w:p w14:paraId="76409ADA" w14:textId="77777777" w:rsidR="001B768E" w:rsidRPr="001B768E" w:rsidRDefault="001B768E" w:rsidP="001B768E">
            <w:pPr>
              <w:spacing w:after="0"/>
              <w:jc w:val="center"/>
              <w:rPr>
                <w:sz w:val="18"/>
                <w:szCs w:val="18"/>
              </w:rPr>
            </w:pPr>
            <w:r w:rsidRPr="001B768E">
              <w:rPr>
                <w:color w:val="000000"/>
                <w:sz w:val="18"/>
                <w:szCs w:val="18"/>
              </w:rPr>
              <w:t>95% - 99.9%</w:t>
            </w:r>
          </w:p>
        </w:tc>
        <w:tc>
          <w:tcPr>
            <w:tcW w:w="1367" w:type="dxa"/>
            <w:vMerge/>
            <w:tcBorders>
              <w:right w:val="single" w:sz="12" w:space="0" w:color="auto"/>
            </w:tcBorders>
            <w:shd w:val="clear" w:color="auto" w:fill="F2F2F2"/>
            <w:vAlign w:val="center"/>
          </w:tcPr>
          <w:p w14:paraId="278187BF" w14:textId="77777777" w:rsidR="001B768E" w:rsidRPr="001B768E" w:rsidRDefault="001B768E" w:rsidP="001B768E">
            <w:pPr>
              <w:spacing w:after="0"/>
              <w:jc w:val="center"/>
              <w:rPr>
                <w:sz w:val="18"/>
                <w:szCs w:val="18"/>
              </w:rPr>
            </w:pPr>
          </w:p>
        </w:tc>
      </w:tr>
      <w:tr w:rsidR="001B768E" w:rsidRPr="001B768E" w14:paraId="3030D4E5" w14:textId="77777777" w:rsidTr="0069183A">
        <w:trPr>
          <w:trHeight w:val="58"/>
        </w:trPr>
        <w:tc>
          <w:tcPr>
            <w:tcW w:w="978" w:type="dxa"/>
            <w:vMerge/>
            <w:tcBorders>
              <w:left w:val="single" w:sz="12" w:space="0" w:color="auto"/>
              <w:bottom w:val="single" w:sz="12" w:space="0" w:color="auto"/>
            </w:tcBorders>
            <w:shd w:val="clear" w:color="auto" w:fill="auto"/>
            <w:vAlign w:val="center"/>
          </w:tcPr>
          <w:p w14:paraId="7B6FA54C" w14:textId="77777777" w:rsidR="001B768E" w:rsidRPr="001B768E" w:rsidRDefault="001B768E" w:rsidP="001B768E">
            <w:pPr>
              <w:spacing w:after="0"/>
              <w:jc w:val="center"/>
              <w:rPr>
                <w:sz w:val="18"/>
                <w:szCs w:val="18"/>
              </w:rPr>
            </w:pPr>
          </w:p>
        </w:tc>
        <w:tc>
          <w:tcPr>
            <w:tcW w:w="2126" w:type="dxa"/>
            <w:vMerge/>
            <w:tcBorders>
              <w:bottom w:val="single" w:sz="12" w:space="0" w:color="auto"/>
              <w:right w:val="single" w:sz="12" w:space="0" w:color="auto"/>
            </w:tcBorders>
            <w:shd w:val="clear" w:color="auto" w:fill="auto"/>
            <w:vAlign w:val="center"/>
          </w:tcPr>
          <w:p w14:paraId="052547C7" w14:textId="77777777"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single" w:sz="12" w:space="0" w:color="auto"/>
              <w:right w:val="single" w:sz="12" w:space="0" w:color="auto"/>
            </w:tcBorders>
            <w:shd w:val="clear" w:color="auto" w:fill="auto"/>
            <w:vAlign w:val="center"/>
          </w:tcPr>
          <w:p w14:paraId="023F57D1" w14:textId="77777777" w:rsidR="001B768E" w:rsidRPr="001B768E" w:rsidRDefault="001B768E" w:rsidP="001B768E">
            <w:pPr>
              <w:spacing w:after="0"/>
              <w:jc w:val="center"/>
              <w:rPr>
                <w:sz w:val="18"/>
                <w:szCs w:val="18"/>
              </w:rPr>
            </w:pPr>
            <w:r w:rsidRPr="001B768E">
              <w:rPr>
                <w:color w:val="000000"/>
                <w:sz w:val="18"/>
                <w:szCs w:val="18"/>
              </w:rPr>
              <w:t>TTFF</w:t>
            </w:r>
          </w:p>
        </w:tc>
        <w:tc>
          <w:tcPr>
            <w:tcW w:w="1573" w:type="dxa"/>
            <w:tcBorders>
              <w:top w:val="nil"/>
              <w:left w:val="single" w:sz="12" w:space="0" w:color="auto"/>
              <w:bottom w:val="single" w:sz="12" w:space="0" w:color="auto"/>
              <w:right w:val="single" w:sz="8" w:space="0" w:color="auto"/>
            </w:tcBorders>
            <w:shd w:val="clear" w:color="auto" w:fill="FFE599" w:themeFill="accent4" w:themeFillTint="66"/>
            <w:vAlign w:val="center"/>
          </w:tcPr>
          <w:p w14:paraId="53189B15" w14:textId="77777777" w:rsidR="001B768E" w:rsidRPr="001B768E" w:rsidRDefault="001B768E" w:rsidP="001B768E">
            <w:pPr>
              <w:spacing w:after="0"/>
              <w:jc w:val="center"/>
              <w:rPr>
                <w:sz w:val="18"/>
                <w:szCs w:val="18"/>
              </w:rPr>
            </w:pPr>
            <w:r w:rsidRPr="001B768E">
              <w:rPr>
                <w:color w:val="000000"/>
                <w:sz w:val="18"/>
                <w:szCs w:val="18"/>
              </w:rPr>
              <w:t>1s - 10s</w:t>
            </w:r>
          </w:p>
        </w:tc>
        <w:tc>
          <w:tcPr>
            <w:tcW w:w="1418" w:type="dxa"/>
            <w:tcBorders>
              <w:top w:val="nil"/>
              <w:left w:val="nil"/>
              <w:bottom w:val="single" w:sz="12" w:space="0" w:color="auto"/>
              <w:right w:val="single" w:sz="4" w:space="0" w:color="auto"/>
            </w:tcBorders>
            <w:shd w:val="clear" w:color="auto" w:fill="FFE599" w:themeFill="accent4" w:themeFillTint="66"/>
            <w:vAlign w:val="center"/>
          </w:tcPr>
          <w:p w14:paraId="72024A46" w14:textId="77777777" w:rsidR="001B768E" w:rsidRPr="001B768E" w:rsidRDefault="001B768E" w:rsidP="001B768E">
            <w:pPr>
              <w:spacing w:after="0"/>
              <w:jc w:val="center"/>
              <w:rPr>
                <w:sz w:val="18"/>
                <w:szCs w:val="18"/>
              </w:rPr>
            </w:pPr>
            <w:r w:rsidRPr="001B768E">
              <w:rPr>
                <w:color w:val="000000"/>
                <w:sz w:val="18"/>
                <w:szCs w:val="18"/>
              </w:rPr>
              <w:t>1s - 10s</w:t>
            </w:r>
          </w:p>
        </w:tc>
        <w:tc>
          <w:tcPr>
            <w:tcW w:w="1275" w:type="dxa"/>
            <w:tcBorders>
              <w:top w:val="nil"/>
              <w:left w:val="nil"/>
              <w:bottom w:val="single" w:sz="12" w:space="0" w:color="auto"/>
              <w:right w:val="single" w:sz="4" w:space="0" w:color="auto"/>
            </w:tcBorders>
            <w:shd w:val="clear" w:color="000000" w:fill="C5FFC5"/>
            <w:vAlign w:val="center"/>
          </w:tcPr>
          <w:p w14:paraId="5CE84182" w14:textId="77777777" w:rsidR="001B768E" w:rsidRPr="001B768E" w:rsidRDefault="001B768E" w:rsidP="001B768E">
            <w:pPr>
              <w:spacing w:after="0"/>
              <w:jc w:val="center"/>
              <w:rPr>
                <w:sz w:val="18"/>
                <w:szCs w:val="18"/>
              </w:rPr>
            </w:pPr>
            <w:r w:rsidRPr="001B768E">
              <w:rPr>
                <w:color w:val="000000"/>
                <w:sz w:val="18"/>
                <w:szCs w:val="18"/>
              </w:rPr>
              <w:t>1s - 10s</w:t>
            </w:r>
          </w:p>
        </w:tc>
        <w:tc>
          <w:tcPr>
            <w:tcW w:w="1367" w:type="dxa"/>
            <w:vMerge/>
            <w:tcBorders>
              <w:bottom w:val="single" w:sz="12" w:space="0" w:color="auto"/>
              <w:right w:val="single" w:sz="12" w:space="0" w:color="auto"/>
            </w:tcBorders>
            <w:shd w:val="clear" w:color="auto" w:fill="F2F2F2"/>
            <w:vAlign w:val="center"/>
          </w:tcPr>
          <w:p w14:paraId="55260F96" w14:textId="77777777" w:rsidR="001B768E" w:rsidRPr="001B768E" w:rsidRDefault="001B768E" w:rsidP="001B768E">
            <w:pPr>
              <w:spacing w:after="0"/>
              <w:jc w:val="center"/>
              <w:rPr>
                <w:sz w:val="18"/>
                <w:szCs w:val="18"/>
              </w:rPr>
            </w:pPr>
          </w:p>
        </w:tc>
      </w:tr>
      <w:tr w:rsidR="001B768E" w:rsidRPr="001B768E" w14:paraId="087EADD3" w14:textId="77777777" w:rsidTr="001B768E">
        <w:tc>
          <w:tcPr>
            <w:tcW w:w="9857" w:type="dxa"/>
            <w:gridSpan w:val="7"/>
            <w:tcBorders>
              <w:top w:val="single" w:sz="12" w:space="0" w:color="auto"/>
              <w:left w:val="single" w:sz="12" w:space="0" w:color="auto"/>
              <w:right w:val="single" w:sz="12" w:space="0" w:color="auto"/>
            </w:tcBorders>
            <w:shd w:val="clear" w:color="auto" w:fill="auto"/>
            <w:vAlign w:val="center"/>
          </w:tcPr>
          <w:p w14:paraId="5C642224" w14:textId="77777777" w:rsidR="001B768E" w:rsidRPr="001B768E" w:rsidRDefault="001B768E" w:rsidP="001B768E">
            <w:pPr>
              <w:spacing w:after="0"/>
              <w:rPr>
                <w:b/>
                <w:sz w:val="18"/>
                <w:szCs w:val="18"/>
              </w:rPr>
            </w:pPr>
            <w:r w:rsidRPr="001B768E">
              <w:rPr>
                <w:b/>
                <w:sz w:val="18"/>
                <w:szCs w:val="18"/>
              </w:rPr>
              <w:t>Colour legend</w:t>
            </w:r>
          </w:p>
        </w:tc>
      </w:tr>
      <w:tr w:rsidR="001B768E" w:rsidRPr="001B768E" w14:paraId="0DFA38C4" w14:textId="77777777" w:rsidTr="0069183A">
        <w:trPr>
          <w:trHeight w:val="680"/>
        </w:trPr>
        <w:tc>
          <w:tcPr>
            <w:tcW w:w="978" w:type="dxa"/>
            <w:tcBorders>
              <w:left w:val="single" w:sz="12" w:space="0" w:color="auto"/>
            </w:tcBorders>
            <w:shd w:val="clear" w:color="auto" w:fill="FFE599" w:themeFill="accent4" w:themeFillTint="66"/>
            <w:vAlign w:val="center"/>
          </w:tcPr>
          <w:p w14:paraId="7EDF3CF5" w14:textId="77777777" w:rsidR="001B768E" w:rsidRPr="001B768E" w:rsidRDefault="001B768E" w:rsidP="001B768E">
            <w:pPr>
              <w:spacing w:after="0"/>
              <w:jc w:val="center"/>
              <w:rPr>
                <w:sz w:val="18"/>
                <w:szCs w:val="18"/>
              </w:rPr>
            </w:pPr>
          </w:p>
        </w:tc>
        <w:tc>
          <w:tcPr>
            <w:tcW w:w="8879" w:type="dxa"/>
            <w:gridSpan w:val="6"/>
            <w:tcBorders>
              <w:top w:val="single" w:sz="4" w:space="0" w:color="auto"/>
              <w:left w:val="single" w:sz="4" w:space="0" w:color="auto"/>
              <w:bottom w:val="single" w:sz="4" w:space="0" w:color="auto"/>
              <w:right w:val="single" w:sz="12" w:space="0" w:color="auto"/>
            </w:tcBorders>
            <w:shd w:val="clear" w:color="auto" w:fill="auto"/>
            <w:vAlign w:val="center"/>
          </w:tcPr>
          <w:p w14:paraId="553283E1" w14:textId="77777777" w:rsidR="001B768E" w:rsidRPr="001B768E" w:rsidRDefault="001B768E" w:rsidP="001B768E">
            <w:pPr>
              <w:spacing w:after="0"/>
              <w:rPr>
                <w:sz w:val="18"/>
                <w:szCs w:val="18"/>
              </w:rPr>
            </w:pPr>
            <w:r w:rsidRPr="001B768E">
              <w:rPr>
                <w:color w:val="000000"/>
                <w:sz w:val="18"/>
                <w:szCs w:val="18"/>
              </w:rPr>
              <w:t>Very high accuracy use cases in favourable environment of use: either enhanced positioning areas or outdoor environments with limited signal obstruction. This group features accuracy levels below 0.2 m, expected for relative positioning services, during rendezvous phase between two UE standing in close range of each other (&lt; 5 m).</w:t>
            </w:r>
          </w:p>
        </w:tc>
      </w:tr>
      <w:tr w:rsidR="001B768E" w:rsidRPr="001B768E" w14:paraId="3623524A" w14:textId="77777777" w:rsidTr="001B768E">
        <w:trPr>
          <w:trHeight w:val="567"/>
        </w:trPr>
        <w:tc>
          <w:tcPr>
            <w:tcW w:w="978" w:type="dxa"/>
            <w:tcBorders>
              <w:left w:val="single" w:sz="12" w:space="0" w:color="auto"/>
            </w:tcBorders>
            <w:shd w:val="clear" w:color="auto" w:fill="C5FFC5"/>
            <w:vAlign w:val="center"/>
          </w:tcPr>
          <w:p w14:paraId="53606B81" w14:textId="77777777" w:rsidR="001B768E" w:rsidRPr="001B768E" w:rsidRDefault="001B768E" w:rsidP="001B768E">
            <w:pPr>
              <w:spacing w:after="0"/>
              <w:jc w:val="center"/>
              <w:rPr>
                <w:sz w:val="18"/>
                <w:szCs w:val="18"/>
              </w:rPr>
            </w:pPr>
          </w:p>
        </w:tc>
        <w:tc>
          <w:tcPr>
            <w:tcW w:w="8879" w:type="dxa"/>
            <w:gridSpan w:val="6"/>
            <w:tcBorders>
              <w:top w:val="single" w:sz="4" w:space="0" w:color="auto"/>
              <w:left w:val="single" w:sz="4" w:space="0" w:color="auto"/>
              <w:bottom w:val="single" w:sz="4" w:space="0" w:color="auto"/>
              <w:right w:val="single" w:sz="12" w:space="0" w:color="auto"/>
            </w:tcBorders>
            <w:shd w:val="clear" w:color="auto" w:fill="auto"/>
            <w:vAlign w:val="center"/>
          </w:tcPr>
          <w:p w14:paraId="35090576" w14:textId="77777777" w:rsidR="001B768E" w:rsidRPr="001B768E" w:rsidRDefault="001B768E" w:rsidP="001B768E">
            <w:pPr>
              <w:spacing w:after="0"/>
              <w:rPr>
                <w:sz w:val="18"/>
                <w:szCs w:val="18"/>
              </w:rPr>
            </w:pPr>
            <w:r w:rsidRPr="001B768E">
              <w:rPr>
                <w:color w:val="000000"/>
                <w:sz w:val="18"/>
                <w:szCs w:val="18"/>
              </w:rPr>
              <w:t>High accuracy use cases, with less demanding availability (e.g. 90%) or facing outdoor or enhanced positioning areas.</w:t>
            </w:r>
          </w:p>
        </w:tc>
      </w:tr>
      <w:tr w:rsidR="001B768E" w:rsidRPr="001B768E" w14:paraId="289F6010" w14:textId="77777777" w:rsidTr="0069183A">
        <w:trPr>
          <w:trHeight w:val="567"/>
        </w:trPr>
        <w:tc>
          <w:tcPr>
            <w:tcW w:w="978" w:type="dxa"/>
            <w:tcBorders>
              <w:left w:val="single" w:sz="12" w:space="0" w:color="auto"/>
              <w:bottom w:val="single" w:sz="12" w:space="0" w:color="auto"/>
            </w:tcBorders>
            <w:shd w:val="clear" w:color="auto" w:fill="BDD6EE" w:themeFill="accent1" w:themeFillTint="66"/>
            <w:vAlign w:val="center"/>
          </w:tcPr>
          <w:p w14:paraId="0418B33C" w14:textId="77777777" w:rsidR="001B768E" w:rsidRPr="001B768E" w:rsidRDefault="001B768E" w:rsidP="001B768E">
            <w:pPr>
              <w:spacing w:after="0"/>
              <w:jc w:val="center"/>
              <w:rPr>
                <w:sz w:val="18"/>
                <w:szCs w:val="18"/>
              </w:rPr>
            </w:pPr>
          </w:p>
        </w:tc>
        <w:tc>
          <w:tcPr>
            <w:tcW w:w="8879" w:type="dxa"/>
            <w:gridSpan w:val="6"/>
            <w:tcBorders>
              <w:top w:val="single" w:sz="4" w:space="0" w:color="auto"/>
              <w:left w:val="single" w:sz="4" w:space="0" w:color="auto"/>
              <w:bottom w:val="single" w:sz="12" w:space="0" w:color="auto"/>
              <w:right w:val="single" w:sz="12" w:space="0" w:color="auto"/>
            </w:tcBorders>
            <w:shd w:val="clear" w:color="auto" w:fill="auto"/>
            <w:vAlign w:val="center"/>
          </w:tcPr>
          <w:p w14:paraId="42A0A9D0" w14:textId="77777777" w:rsidR="001B768E" w:rsidRPr="001B768E" w:rsidRDefault="001B768E" w:rsidP="001B768E">
            <w:pPr>
              <w:spacing w:after="0"/>
              <w:rPr>
                <w:sz w:val="18"/>
                <w:szCs w:val="18"/>
              </w:rPr>
            </w:pPr>
            <w:r w:rsidRPr="001B768E">
              <w:rPr>
                <w:color w:val="000000"/>
                <w:sz w:val="18"/>
                <w:szCs w:val="18"/>
              </w:rPr>
              <w:t>Use cases for which accuracy targets are relaxed to fulfil challenging requirements such as high availability throughout the 5G positioning service area or very low energy consumption (e.g. to sustain a 15-years lifetime)</w:t>
            </w:r>
          </w:p>
        </w:tc>
      </w:tr>
      <w:bookmarkEnd w:id="6"/>
    </w:tbl>
    <w:p w14:paraId="053514F1" w14:textId="77777777" w:rsidR="001B768E" w:rsidRPr="001B768E" w:rsidRDefault="001B768E" w:rsidP="001B768E">
      <w:pPr>
        <w:widowControl w:val="0"/>
        <w:tabs>
          <w:tab w:val="num" w:pos="708"/>
        </w:tabs>
        <w:spacing w:after="60"/>
        <w:jc w:val="both"/>
      </w:pPr>
    </w:p>
    <w:sectPr w:rsidR="001B768E" w:rsidRPr="001B768E" w:rsidSect="00CA2848">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0C2BA" w14:textId="77777777" w:rsidR="00ED3F89" w:rsidRDefault="00ED3F89">
      <w:r>
        <w:separator/>
      </w:r>
    </w:p>
  </w:endnote>
  <w:endnote w:type="continuationSeparator" w:id="0">
    <w:p w14:paraId="5F70616F" w14:textId="77777777" w:rsidR="00ED3F89" w:rsidRDefault="00ED3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1902FA" w:rsidRDefault="001902FA"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1902FA" w:rsidRDefault="001902FA"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1902FA" w:rsidRPr="00270202" w:rsidRDefault="001902FA"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5034B">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5034B">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C62F8" w14:textId="77777777" w:rsidR="00ED3F89" w:rsidRDefault="00ED3F89">
      <w:r>
        <w:separator/>
      </w:r>
    </w:p>
  </w:footnote>
  <w:footnote w:type="continuationSeparator" w:id="0">
    <w:p w14:paraId="6BEB6E48" w14:textId="77777777" w:rsidR="00ED3F89" w:rsidRDefault="00ED3F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1902FA" w:rsidRDefault="001902F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34394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DA499E"/>
    <w:multiLevelType w:val="multilevel"/>
    <w:tmpl w:val="E9445C6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B42F8A"/>
    <w:multiLevelType w:val="hybridMultilevel"/>
    <w:tmpl w:val="05528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16A1E"/>
    <w:multiLevelType w:val="multilevel"/>
    <w:tmpl w:val="A6F0F72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0E3AB1"/>
    <w:multiLevelType w:val="multilevel"/>
    <w:tmpl w:val="B8727EDA"/>
    <w:numStyleLink w:val="3GPPBullets"/>
  </w:abstractNum>
  <w:abstractNum w:abstractNumId="10" w15:restartNumberingAfterBreak="0">
    <w:nsid w:val="2C3B05CA"/>
    <w:multiLevelType w:val="multilevel"/>
    <w:tmpl w:val="732A884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6C68DC"/>
    <w:multiLevelType w:val="multilevel"/>
    <w:tmpl w:val="F93CF9F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551267"/>
    <w:multiLevelType w:val="multilevel"/>
    <w:tmpl w:val="669E13A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8A12F6"/>
    <w:multiLevelType w:val="multilevel"/>
    <w:tmpl w:val="37BCB45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5BF7334"/>
    <w:multiLevelType w:val="multilevel"/>
    <w:tmpl w:val="A0C65928"/>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7B40226"/>
    <w:multiLevelType w:val="multilevel"/>
    <w:tmpl w:val="31C84ED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A166BB6"/>
    <w:multiLevelType w:val="multilevel"/>
    <w:tmpl w:val="E64A69B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B9E211D"/>
    <w:multiLevelType w:val="multilevel"/>
    <w:tmpl w:val="0DB067C2"/>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CCB4ACC"/>
    <w:multiLevelType w:val="multilevel"/>
    <w:tmpl w:val="8A1013F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F052BEA"/>
    <w:multiLevelType w:val="hybridMultilevel"/>
    <w:tmpl w:val="C17E7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844BD5"/>
    <w:multiLevelType w:val="multilevel"/>
    <w:tmpl w:val="BD60A2B6"/>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0015124"/>
    <w:multiLevelType w:val="multilevel"/>
    <w:tmpl w:val="7A906378"/>
    <w:numStyleLink w:val="3GPPListofBullets"/>
  </w:abstractNum>
  <w:abstractNum w:abstractNumId="27" w15:restartNumberingAfterBreak="0">
    <w:nsid w:val="612101DA"/>
    <w:multiLevelType w:val="multilevel"/>
    <w:tmpl w:val="90823C6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80002BA"/>
    <w:multiLevelType w:val="multilevel"/>
    <w:tmpl w:val="B0F8BBD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AD122C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C7D336B"/>
    <w:multiLevelType w:val="multilevel"/>
    <w:tmpl w:val="9DC2834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6D4303ED"/>
    <w:multiLevelType w:val="multilevel"/>
    <w:tmpl w:val="B842457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73834676"/>
    <w:multiLevelType w:val="multilevel"/>
    <w:tmpl w:val="DF542DE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48274BB"/>
    <w:multiLevelType w:val="multilevel"/>
    <w:tmpl w:val="0DA834D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1"/>
  </w:num>
  <w:num w:numId="2">
    <w:abstractNumId w:val="8"/>
  </w:num>
  <w:num w:numId="3">
    <w:abstractNumId w:val="2"/>
  </w:num>
  <w:num w:numId="4">
    <w:abstractNumId w:val="12"/>
  </w:num>
  <w:num w:numId="5">
    <w:abstractNumId w:val="13"/>
  </w:num>
  <w:num w:numId="6">
    <w:abstractNumId w:val="5"/>
  </w:num>
  <w:num w:numId="7">
    <w:abstractNumId w:val="3"/>
  </w:num>
  <w:num w:numId="8">
    <w:abstractNumId w:val="15"/>
  </w:num>
  <w:num w:numId="9">
    <w:abstractNumId w:val="17"/>
  </w:num>
  <w:num w:numId="10">
    <w:abstractNumId w:val="9"/>
  </w:num>
  <w:num w:numId="11">
    <w:abstractNumId w:val="24"/>
  </w:num>
  <w:num w:numId="12">
    <w:abstractNumId w:val="6"/>
  </w:num>
  <w:num w:numId="13">
    <w:abstractNumId w:val="26"/>
  </w:num>
  <w:num w:numId="14">
    <w:abstractNumId w:val="1"/>
  </w:num>
  <w:num w:numId="15">
    <w:abstractNumId w:val="23"/>
  </w:num>
  <w:num w:numId="16">
    <w:abstractNumId w:val="32"/>
  </w:num>
  <w:num w:numId="17">
    <w:abstractNumId w:val="16"/>
  </w:num>
  <w:num w:numId="18">
    <w:abstractNumId w:val="14"/>
  </w:num>
  <w:num w:numId="19">
    <w:abstractNumId w:val="4"/>
  </w:num>
  <w:num w:numId="20">
    <w:abstractNumId w:val="28"/>
  </w:num>
  <w:num w:numId="21">
    <w:abstractNumId w:val="25"/>
  </w:num>
  <w:num w:numId="22">
    <w:abstractNumId w:val="20"/>
  </w:num>
  <w:num w:numId="23">
    <w:abstractNumId w:val="19"/>
  </w:num>
  <w:num w:numId="24">
    <w:abstractNumId w:val="29"/>
  </w:num>
  <w:num w:numId="25">
    <w:abstractNumId w:val="21"/>
  </w:num>
  <w:num w:numId="26">
    <w:abstractNumId w:val="31"/>
  </w:num>
  <w:num w:numId="27">
    <w:abstractNumId w:val="33"/>
  </w:num>
  <w:num w:numId="28">
    <w:abstractNumId w:val="18"/>
  </w:num>
  <w:num w:numId="29">
    <w:abstractNumId w:val="27"/>
  </w:num>
  <w:num w:numId="30">
    <w:abstractNumId w:val="10"/>
  </w:num>
  <w:num w:numId="31">
    <w:abstractNumId w:val="30"/>
  </w:num>
  <w:num w:numId="32">
    <w:abstractNumId w:val="7"/>
  </w:num>
  <w:num w:numId="3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106D"/>
    <w:rsid w:val="00091199"/>
    <w:rsid w:val="00091385"/>
    <w:rsid w:val="00091714"/>
    <w:rsid w:val="00091A28"/>
    <w:rsid w:val="00091A9C"/>
    <w:rsid w:val="000921E3"/>
    <w:rsid w:val="00092301"/>
    <w:rsid w:val="00092334"/>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1E7"/>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902FA"/>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20E"/>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3C8"/>
    <w:rsid w:val="0025671A"/>
    <w:rsid w:val="002568B9"/>
    <w:rsid w:val="00256972"/>
    <w:rsid w:val="00256F02"/>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CDE"/>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BC9"/>
    <w:rsid w:val="00521D65"/>
    <w:rsid w:val="00521DB1"/>
    <w:rsid w:val="0052217F"/>
    <w:rsid w:val="005221A4"/>
    <w:rsid w:val="005225D6"/>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4F"/>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B59"/>
    <w:rsid w:val="00590BF6"/>
    <w:rsid w:val="00591216"/>
    <w:rsid w:val="00591777"/>
    <w:rsid w:val="00591B9C"/>
    <w:rsid w:val="00591D43"/>
    <w:rsid w:val="00592160"/>
    <w:rsid w:val="005923C9"/>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A54"/>
    <w:rsid w:val="005C7CAD"/>
    <w:rsid w:val="005C7EF8"/>
    <w:rsid w:val="005D0102"/>
    <w:rsid w:val="005D02FA"/>
    <w:rsid w:val="005D047B"/>
    <w:rsid w:val="005D0790"/>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A56"/>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CE6"/>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257"/>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3CE"/>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C49"/>
    <w:rsid w:val="008B0CD0"/>
    <w:rsid w:val="008B0FE8"/>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0C"/>
    <w:rsid w:val="00946388"/>
    <w:rsid w:val="0094666C"/>
    <w:rsid w:val="00946CAB"/>
    <w:rsid w:val="00947238"/>
    <w:rsid w:val="00947711"/>
    <w:rsid w:val="00947C79"/>
    <w:rsid w:val="00947E55"/>
    <w:rsid w:val="009504EC"/>
    <w:rsid w:val="009509D7"/>
    <w:rsid w:val="00950B09"/>
    <w:rsid w:val="00950DD1"/>
    <w:rsid w:val="00951417"/>
    <w:rsid w:val="0095154C"/>
    <w:rsid w:val="009517A9"/>
    <w:rsid w:val="009518BD"/>
    <w:rsid w:val="00951995"/>
    <w:rsid w:val="00951C7E"/>
    <w:rsid w:val="00951CF6"/>
    <w:rsid w:val="00951F74"/>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BFE"/>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4E1"/>
    <w:rsid w:val="009F1531"/>
    <w:rsid w:val="009F187B"/>
    <w:rsid w:val="009F1933"/>
    <w:rsid w:val="009F1B33"/>
    <w:rsid w:val="009F26C6"/>
    <w:rsid w:val="009F2E7E"/>
    <w:rsid w:val="009F32D6"/>
    <w:rsid w:val="009F33D5"/>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ACE"/>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0"/>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1D4"/>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19F"/>
    <w:rsid w:val="00BF4228"/>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56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3E54"/>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C1B"/>
    <w:rsid w:val="00CF4D11"/>
    <w:rsid w:val="00CF4D6B"/>
    <w:rsid w:val="00CF50A9"/>
    <w:rsid w:val="00CF52ED"/>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9F"/>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34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38"/>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447"/>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19CB"/>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3F89"/>
    <w:rsid w:val="00ED4792"/>
    <w:rsid w:val="00ED4F25"/>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81B"/>
    <w:rsid w:val="00F40E45"/>
    <w:rsid w:val="00F411DF"/>
    <w:rsid w:val="00F4125D"/>
    <w:rsid w:val="00F413EE"/>
    <w:rsid w:val="00F415BA"/>
    <w:rsid w:val="00F417D6"/>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4B"/>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3BF87A3"/>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tabs>
        <w:tab w:val="clear" w:pos="568"/>
        <w:tab w:val="num" w:pos="0"/>
      </w:tabs>
      <w:spacing w:before="120"/>
      <w:ind w:left="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tabs>
        <w:tab w:val="clear" w:pos="0"/>
        <w:tab w:val="num" w:pos="568"/>
      </w:tabs>
      <w:ind w:left="568"/>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FC7120B1-460E-4B77-9076-E562D1212A71}">
  <ds:schemaRefs>
    <ds:schemaRef ds:uri="http://schemas.openxmlformats.org/officeDocument/2006/bibliography"/>
  </ds:schemaRefs>
</ds:datastoreItem>
</file>

<file path=customXml/itemProps6.xml><?xml version="1.0" encoding="utf-8"?>
<ds:datastoreItem xmlns:ds="http://schemas.openxmlformats.org/officeDocument/2006/customXml" ds:itemID="{97D5F306-6740-4AEE-96D7-3C78ABD78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1467</TotalTime>
  <Pages>12</Pages>
  <Words>4417</Words>
  <Characters>24544</Characters>
  <Application>Microsoft Office Word</Application>
  <DocSecurity>0</DocSecurity>
  <Lines>583</Lines>
  <Paragraphs>317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28732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Sosnin, Sergey D</cp:lastModifiedBy>
  <cp:revision>95</cp:revision>
  <cp:lastPrinted>2016-05-08T07:33:00Z</cp:lastPrinted>
  <dcterms:created xsi:type="dcterms:W3CDTF">2018-09-16T11:10:00Z</dcterms:created>
  <dcterms:modified xsi:type="dcterms:W3CDTF">2018-09-28T15:09:00Z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2018-09-28 15:09:45Z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